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E5F0F" w14:textId="239D5D15" w:rsidR="00F43155" w:rsidRPr="00DD2D7E" w:rsidRDefault="00787EFE" w:rsidP="00F43155">
      <w:pPr>
        <w:tabs>
          <w:tab w:val="left" w:pos="3119"/>
          <w:tab w:val="left" w:pos="3261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Anlage 3:</w:t>
      </w:r>
    </w:p>
    <w:p w14:paraId="61E1946B" w14:textId="58F04566" w:rsidR="00974CDF" w:rsidRPr="00DD2D7E" w:rsidRDefault="00DD2D7E" w:rsidP="00974CDF">
      <w:pPr>
        <w:rPr>
          <w:b/>
          <w:bCs/>
          <w:sz w:val="36"/>
          <w:szCs w:val="36"/>
        </w:rPr>
      </w:pPr>
      <w:r w:rsidRPr="00DD2D7E">
        <w:rPr>
          <w:b/>
          <w:bCs/>
          <w:sz w:val="36"/>
          <w:szCs w:val="36"/>
        </w:rPr>
        <w:t>Teilnahmeantrag</w:t>
      </w:r>
    </w:p>
    <w:p w14:paraId="628518D9" w14:textId="271718D9" w:rsidR="00DD2D7E" w:rsidRDefault="00DD2D7E" w:rsidP="00974CDF"/>
    <w:p w14:paraId="3C20F268" w14:textId="77777777" w:rsidR="00DD2D7E" w:rsidRPr="00974CDF" w:rsidRDefault="00DD2D7E" w:rsidP="00974C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418"/>
        <w:gridCol w:w="1293"/>
        <w:gridCol w:w="3313"/>
      </w:tblGrid>
      <w:tr w:rsidR="00862722" w:rsidRPr="000D09AD" w14:paraId="0B69396A" w14:textId="77777777" w:rsidTr="00EA0AB5">
        <w:trPr>
          <w:trHeight w:hRule="exact" w:val="2851"/>
        </w:trPr>
        <w:tc>
          <w:tcPr>
            <w:tcW w:w="9212" w:type="dxa"/>
            <w:gridSpan w:val="4"/>
            <w:shd w:val="clear" w:color="auto" w:fill="D9D9D9"/>
          </w:tcPr>
          <w:p w14:paraId="2607C223" w14:textId="77777777" w:rsidR="00862722" w:rsidRDefault="007B780E" w:rsidP="007B780E">
            <w:pPr>
              <w:pStyle w:val="berschrift3"/>
              <w:jc w:val="both"/>
              <w:rPr>
                <w:sz w:val="24"/>
                <w:szCs w:val="24"/>
              </w:rPr>
            </w:pPr>
            <w:bookmarkStart w:id="1" w:name="_Toc317170217"/>
            <w:r w:rsidRPr="009C3494">
              <w:rPr>
                <w:bCs w:val="0"/>
                <w:sz w:val="24"/>
                <w:szCs w:val="24"/>
              </w:rPr>
              <w:t>1.</w:t>
            </w:r>
            <w:r w:rsidRPr="009C3494">
              <w:rPr>
                <w:sz w:val="24"/>
                <w:szCs w:val="24"/>
              </w:rPr>
              <w:t xml:space="preserve"> </w:t>
            </w:r>
            <w:r w:rsidR="00862722" w:rsidRPr="000D09AD">
              <w:rPr>
                <w:sz w:val="24"/>
                <w:szCs w:val="24"/>
              </w:rPr>
              <w:t>Angaben zum Bewerber</w:t>
            </w:r>
            <w:bookmarkEnd w:id="1"/>
            <w:r w:rsidR="001D1096">
              <w:rPr>
                <w:rStyle w:val="Funotenzeichen"/>
                <w:sz w:val="24"/>
                <w:szCs w:val="24"/>
              </w:rPr>
              <w:footnoteReference w:id="1"/>
            </w:r>
          </w:p>
          <w:p w14:paraId="12AF7675" w14:textId="77777777" w:rsidR="00CD5DAA" w:rsidRDefault="00CD5DAA" w:rsidP="00CD5DAA">
            <w:pPr>
              <w:spacing w:line="360" w:lineRule="auto"/>
              <w:jc w:val="both"/>
            </w:pPr>
            <w:r>
              <w:t xml:space="preserve">Dieser Teilnahmeantrag gilt für </w:t>
            </w:r>
          </w:p>
          <w:p w14:paraId="706033C1" w14:textId="77777777" w:rsidR="00CD5DAA" w:rsidRDefault="00CD5DAA" w:rsidP="00CD5DAA">
            <w:pPr>
              <w:spacing w:line="360" w:lineRule="auto"/>
              <w:jc w:val="both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B3B">
              <w:fldChar w:fldCharType="separate"/>
            </w:r>
            <w:r>
              <w:fldChar w:fldCharType="end"/>
            </w:r>
            <w:r>
              <w:t xml:space="preserve"> </w:t>
            </w:r>
            <w:r w:rsidR="001A775F">
              <w:t xml:space="preserve">  eine </w:t>
            </w:r>
            <w:r>
              <w:t>Einzelbewerbung</w:t>
            </w:r>
          </w:p>
          <w:p w14:paraId="35AE575E" w14:textId="5CA962BB" w:rsidR="0068308C" w:rsidRDefault="00710C30" w:rsidP="00710C30">
            <w:pPr>
              <w:spacing w:line="360" w:lineRule="auto"/>
              <w:ind w:left="426" w:hanging="426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84B3B">
              <w:fldChar w:fldCharType="separate"/>
            </w:r>
            <w:r>
              <w:fldChar w:fldCharType="end"/>
            </w:r>
            <w:r>
              <w:t xml:space="preserve">   </w:t>
            </w:r>
            <w:r w:rsidR="0068308C">
              <w:t>ein anderes U</w:t>
            </w:r>
            <w:r>
              <w:t>nternehme</w:t>
            </w:r>
            <w:r w:rsidR="0068308C">
              <w:t xml:space="preserve">n </w:t>
            </w:r>
          </w:p>
          <w:p w14:paraId="7C5A8C7C" w14:textId="5782F95A" w:rsidR="00710C30" w:rsidRDefault="0068308C" w:rsidP="00710C30">
            <w:pPr>
              <w:spacing w:line="360" w:lineRule="auto"/>
              <w:ind w:left="426" w:hanging="426"/>
              <w:rPr>
                <w:rFonts w:cs="Arial"/>
                <w:szCs w:val="22"/>
              </w:rPr>
            </w:pPr>
            <w:r>
              <w:t xml:space="preserve">       Angabe zu </w:t>
            </w:r>
            <w:r w:rsidR="00FC5B1E">
              <w:t>übertragenden Teilleistungen</w:t>
            </w:r>
            <w:r>
              <w:t>:</w:t>
            </w:r>
            <w:sdt>
              <w:sdtPr>
                <w:id w:val="16611133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87138" w:rsidRPr="00FE42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38CC5AFF" w14:textId="77777777" w:rsidR="00342964" w:rsidRPr="00974CDF" w:rsidRDefault="00CD5DAA" w:rsidP="00F25F07">
            <w:pPr>
              <w:spacing w:line="360" w:lineRule="auto"/>
            </w:pPr>
            <w:r w:rsidRPr="00974CDF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4CDF">
              <w:instrText xml:space="preserve"> FORMCHECKBOX </w:instrText>
            </w:r>
            <w:r w:rsidR="00484B3B">
              <w:fldChar w:fldCharType="separate"/>
            </w:r>
            <w:r w:rsidRPr="00974CDF">
              <w:fldChar w:fldCharType="end"/>
            </w:r>
            <w:r w:rsidRPr="00974CDF">
              <w:t xml:space="preserve"> </w:t>
            </w:r>
            <w:r w:rsidR="00F25F07" w:rsidRPr="00974CDF">
              <w:t xml:space="preserve"> </w:t>
            </w:r>
            <w:r w:rsidR="001A775F" w:rsidRPr="00974CDF">
              <w:t xml:space="preserve"> </w:t>
            </w:r>
            <w:r w:rsidR="00F25F07" w:rsidRPr="00974CDF">
              <w:t xml:space="preserve">das </w:t>
            </w:r>
            <w:r w:rsidR="00520578">
              <w:t>bevollmächtigte</w:t>
            </w:r>
            <w:r w:rsidR="00F25F07" w:rsidRPr="00974CDF">
              <w:t xml:space="preserve"> Mitglied</w:t>
            </w:r>
            <w:r w:rsidR="001A775F" w:rsidRPr="00974CDF">
              <w:t xml:space="preserve"> eine</w:t>
            </w:r>
            <w:r w:rsidR="00F25F07" w:rsidRPr="00974CDF">
              <w:t>r</w:t>
            </w:r>
            <w:r w:rsidR="001A775F" w:rsidRPr="00974CDF">
              <w:t xml:space="preserve"> </w:t>
            </w:r>
            <w:r w:rsidR="00645D60" w:rsidRPr="00974CDF">
              <w:t>Bewerber</w:t>
            </w:r>
            <w:r w:rsidR="00974CDF" w:rsidRPr="00974CDF">
              <w:t>gemeinschaft (</w:t>
            </w:r>
            <w:r w:rsidR="009C3494">
              <w:t>Punkt 6</w:t>
            </w:r>
            <w:r w:rsidRPr="00974CDF">
              <w:t xml:space="preserve"> beachten!)</w:t>
            </w:r>
          </w:p>
          <w:p w14:paraId="12CBBC7C" w14:textId="77777777" w:rsidR="00F25F07" w:rsidRDefault="00F25F07" w:rsidP="00F25F07">
            <w:pPr>
              <w:spacing w:after="240" w:line="360" w:lineRule="auto"/>
            </w:pPr>
            <w:r w:rsidRPr="00974CDF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4CDF">
              <w:instrText xml:space="preserve"> FORMCHECKBOX </w:instrText>
            </w:r>
            <w:r w:rsidR="00484B3B">
              <w:fldChar w:fldCharType="separate"/>
            </w:r>
            <w:r w:rsidRPr="00974CDF">
              <w:fldChar w:fldCharType="end"/>
            </w:r>
            <w:r w:rsidRPr="00974CDF">
              <w:t xml:space="preserve">   ein Mitglied einer Bewerbergemeinschaft</w:t>
            </w:r>
            <w:r>
              <w:t xml:space="preserve"> </w:t>
            </w:r>
          </w:p>
          <w:p w14:paraId="2D0A9E57" w14:textId="77777777" w:rsidR="00F25F07" w:rsidRPr="00CD5DAA" w:rsidRDefault="00F25F07" w:rsidP="00710C30">
            <w:pPr>
              <w:spacing w:after="240" w:line="360" w:lineRule="auto"/>
            </w:pPr>
          </w:p>
        </w:tc>
      </w:tr>
      <w:tr w:rsidR="00862722" w14:paraId="6FC7AF6F" w14:textId="77777777" w:rsidTr="000D09AD">
        <w:trPr>
          <w:trHeight w:hRule="exact" w:val="576"/>
        </w:trPr>
        <w:tc>
          <w:tcPr>
            <w:tcW w:w="4606" w:type="dxa"/>
            <w:gridSpan w:val="2"/>
            <w:shd w:val="clear" w:color="auto" w:fill="auto"/>
            <w:vAlign w:val="center"/>
          </w:tcPr>
          <w:p w14:paraId="5ECC47C3" w14:textId="77777777" w:rsidR="00862722" w:rsidRPr="00457275" w:rsidRDefault="00862722" w:rsidP="000D09AD">
            <w:pPr>
              <w:jc w:val="both"/>
            </w:pPr>
            <w:r w:rsidRPr="00457275">
              <w:t>Name des Bewerbers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sdt>
            <w:sdtPr>
              <w:id w:val="-878626312"/>
              <w:placeholder>
                <w:docPart w:val="DefaultPlaceholder_-1854013440"/>
              </w:placeholder>
              <w:showingPlcHdr/>
            </w:sdtPr>
            <w:sdtEndPr/>
            <w:sdtContent>
              <w:p w14:paraId="5DE9DCC7" w14:textId="5A5C1BD6" w:rsidR="00862722" w:rsidRPr="00457275" w:rsidRDefault="00287138" w:rsidP="000D09AD">
                <w:pPr>
                  <w:jc w:val="both"/>
                </w:pPr>
                <w:r w:rsidRPr="00FE42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862722" w14:paraId="71AC1331" w14:textId="77777777" w:rsidTr="000D09AD">
        <w:trPr>
          <w:trHeight w:val="895"/>
        </w:trPr>
        <w:tc>
          <w:tcPr>
            <w:tcW w:w="4606" w:type="dxa"/>
            <w:gridSpan w:val="2"/>
            <w:shd w:val="clear" w:color="auto" w:fill="auto"/>
            <w:vAlign w:val="center"/>
          </w:tcPr>
          <w:p w14:paraId="5AA219CD" w14:textId="77777777" w:rsidR="00862722" w:rsidRPr="00457275" w:rsidRDefault="00862722" w:rsidP="000D09AD">
            <w:pPr>
              <w:jc w:val="both"/>
            </w:pPr>
            <w:r w:rsidRPr="00457275">
              <w:t>Anschrift</w:t>
            </w:r>
            <w:r w:rsidR="00B25700">
              <w:t xml:space="preserve"> (Hauptsitz)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14:paraId="17C4BDA5" w14:textId="581A4C2B" w:rsidR="00862722" w:rsidRPr="00457275" w:rsidRDefault="00484B3B" w:rsidP="000D09AD">
            <w:pPr>
              <w:jc w:val="both"/>
            </w:pPr>
            <w:sdt>
              <w:sdtPr>
                <w:id w:val="-11799185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87138" w:rsidRPr="00FE42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86909"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2" w:name="Text106"/>
            <w:r w:rsidR="00D86909">
              <w:instrText xml:space="preserve"> FORMTEXT </w:instrText>
            </w:r>
            <w:r w:rsidR="00D86909">
              <w:fldChar w:fldCharType="separate"/>
            </w:r>
            <w:r w:rsidR="00D86909">
              <w:rPr>
                <w:noProof/>
              </w:rPr>
              <w:t> </w:t>
            </w:r>
            <w:r w:rsidR="00D86909">
              <w:rPr>
                <w:noProof/>
              </w:rPr>
              <w:t> </w:t>
            </w:r>
            <w:r w:rsidR="00D86909">
              <w:rPr>
                <w:noProof/>
              </w:rPr>
              <w:t> </w:t>
            </w:r>
            <w:r w:rsidR="00D86909">
              <w:rPr>
                <w:noProof/>
              </w:rPr>
              <w:t> </w:t>
            </w:r>
            <w:r w:rsidR="00D86909">
              <w:rPr>
                <w:noProof/>
              </w:rPr>
              <w:t> </w:t>
            </w:r>
            <w:r w:rsidR="00D86909">
              <w:fldChar w:fldCharType="end"/>
            </w:r>
            <w:bookmarkEnd w:id="2"/>
          </w:p>
        </w:tc>
      </w:tr>
      <w:tr w:rsidR="00422041" w:rsidRPr="000D09AD" w14:paraId="2A45A721" w14:textId="77777777" w:rsidTr="000D09AD">
        <w:trPr>
          <w:trHeight w:val="428"/>
        </w:trPr>
        <w:tc>
          <w:tcPr>
            <w:tcW w:w="1188" w:type="dxa"/>
            <w:shd w:val="clear" w:color="auto" w:fill="auto"/>
            <w:vAlign w:val="center"/>
          </w:tcPr>
          <w:p w14:paraId="71693E1A" w14:textId="77777777" w:rsidR="00422041" w:rsidRPr="00457275" w:rsidRDefault="00422041" w:rsidP="00422041">
            <w:r w:rsidRPr="00457275">
              <w:t>Telefon</w:t>
            </w:r>
          </w:p>
        </w:tc>
        <w:tc>
          <w:tcPr>
            <w:tcW w:w="3418" w:type="dxa"/>
            <w:shd w:val="clear" w:color="auto" w:fill="auto"/>
            <w:vAlign w:val="center"/>
          </w:tcPr>
          <w:sdt>
            <w:sdtPr>
              <w:id w:val="1833169074"/>
              <w:placeholder>
                <w:docPart w:val="DefaultPlaceholder_-1854013440"/>
              </w:placeholder>
            </w:sdtPr>
            <w:sdtEndPr/>
            <w:sdtContent>
              <w:p w14:paraId="6D805CA9" w14:textId="71BB39B5" w:rsidR="00422041" w:rsidRPr="00457275" w:rsidRDefault="00D86909" w:rsidP="00422041">
                <w:r>
                  <w:fldChar w:fldCharType="begin">
                    <w:ffData>
                      <w:name w:val="Text108"/>
                      <w:enabled/>
                      <w:calcOnExit w:val="0"/>
                      <w:textInput/>
                    </w:ffData>
                  </w:fldChar>
                </w:r>
                <w:bookmarkStart w:id="3" w:name="Text108"/>
                <w:r>
                  <w:instrText xml:space="preserve"> FORMTEXT </w:instrText>
                </w:r>
                <w:r>
                  <w:fldChar w:fldCharType="separate"/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fldChar w:fldCharType="end"/>
                </w:r>
              </w:p>
              <w:bookmarkEnd w:id="3" w:displacedByCustomXml="next"/>
            </w:sdtContent>
          </w:sdt>
        </w:tc>
        <w:tc>
          <w:tcPr>
            <w:tcW w:w="1293" w:type="dxa"/>
            <w:shd w:val="clear" w:color="auto" w:fill="auto"/>
            <w:vAlign w:val="center"/>
          </w:tcPr>
          <w:p w14:paraId="706FAAEA" w14:textId="77777777" w:rsidR="00422041" w:rsidRPr="00457275" w:rsidRDefault="001D16F4" w:rsidP="00422041">
            <w:r w:rsidRPr="00457275">
              <w:t>Fax</w:t>
            </w:r>
          </w:p>
        </w:tc>
        <w:tc>
          <w:tcPr>
            <w:tcW w:w="3313" w:type="dxa"/>
            <w:shd w:val="clear" w:color="auto" w:fill="auto"/>
            <w:vAlign w:val="center"/>
          </w:tcPr>
          <w:sdt>
            <w:sdtPr>
              <w:id w:val="433172448"/>
              <w:placeholder>
                <w:docPart w:val="DefaultPlaceholder_-1854013440"/>
              </w:placeholder>
            </w:sdtPr>
            <w:sdtEndPr/>
            <w:sdtContent>
              <w:p w14:paraId="06FCC607" w14:textId="3C2C5C96" w:rsidR="00422041" w:rsidRPr="00457275" w:rsidRDefault="00D86909" w:rsidP="00422041">
                <w:r>
                  <w:fldChar w:fldCharType="begin">
                    <w:ffData>
                      <w:name w:val="Text110"/>
                      <w:enabled/>
                      <w:calcOnExit w:val="0"/>
                      <w:textInput/>
                    </w:ffData>
                  </w:fldChar>
                </w:r>
                <w:bookmarkStart w:id="4" w:name="Text110"/>
                <w:r>
                  <w:instrText xml:space="preserve"> FORMTEXT </w:instrText>
                </w:r>
                <w:r>
                  <w:fldChar w:fldCharType="separate"/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fldChar w:fldCharType="end"/>
                </w:r>
              </w:p>
              <w:bookmarkEnd w:id="4" w:displacedByCustomXml="next"/>
            </w:sdtContent>
          </w:sdt>
        </w:tc>
      </w:tr>
      <w:tr w:rsidR="00422041" w:rsidRPr="000D09AD" w14:paraId="334FB03E" w14:textId="77777777" w:rsidTr="000D09AD">
        <w:trPr>
          <w:trHeight w:val="427"/>
        </w:trPr>
        <w:tc>
          <w:tcPr>
            <w:tcW w:w="1188" w:type="dxa"/>
            <w:shd w:val="clear" w:color="auto" w:fill="auto"/>
            <w:vAlign w:val="center"/>
          </w:tcPr>
          <w:p w14:paraId="4D295363" w14:textId="77777777" w:rsidR="00422041" w:rsidRPr="00457275" w:rsidRDefault="001D16F4" w:rsidP="00422041">
            <w:r w:rsidRPr="00457275">
              <w:t>Email</w:t>
            </w:r>
          </w:p>
        </w:tc>
        <w:tc>
          <w:tcPr>
            <w:tcW w:w="3418" w:type="dxa"/>
            <w:shd w:val="clear" w:color="auto" w:fill="auto"/>
            <w:vAlign w:val="center"/>
          </w:tcPr>
          <w:sdt>
            <w:sdtPr>
              <w:id w:val="-1007281882"/>
              <w:placeholder>
                <w:docPart w:val="DefaultPlaceholder_-1854013440"/>
              </w:placeholder>
            </w:sdtPr>
            <w:sdtEndPr/>
            <w:sdtContent>
              <w:p w14:paraId="4570D1DC" w14:textId="02B48269" w:rsidR="00422041" w:rsidRPr="00457275" w:rsidRDefault="00D86909" w:rsidP="00422041">
                <w:r>
                  <w:fldChar w:fldCharType="begin">
                    <w:ffData>
                      <w:name w:val="Text109"/>
                      <w:enabled/>
                      <w:calcOnExit w:val="0"/>
                      <w:textInput/>
                    </w:ffData>
                  </w:fldChar>
                </w:r>
                <w:bookmarkStart w:id="5" w:name="Text109"/>
                <w:r>
                  <w:instrText xml:space="preserve"> FORMTEXT </w:instrText>
                </w:r>
                <w:r>
                  <w:fldChar w:fldCharType="separate"/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fldChar w:fldCharType="end"/>
                </w:r>
              </w:p>
              <w:bookmarkEnd w:id="5" w:displacedByCustomXml="next"/>
            </w:sdtContent>
          </w:sdt>
        </w:tc>
        <w:tc>
          <w:tcPr>
            <w:tcW w:w="1293" w:type="dxa"/>
            <w:shd w:val="clear" w:color="auto" w:fill="auto"/>
            <w:vAlign w:val="center"/>
          </w:tcPr>
          <w:p w14:paraId="142FB70C" w14:textId="77777777" w:rsidR="00422041" w:rsidRPr="00457275" w:rsidRDefault="00422041" w:rsidP="00422041">
            <w:r w:rsidRPr="00457275">
              <w:t>Homepage</w:t>
            </w:r>
          </w:p>
        </w:tc>
        <w:tc>
          <w:tcPr>
            <w:tcW w:w="3313" w:type="dxa"/>
            <w:shd w:val="clear" w:color="auto" w:fill="auto"/>
            <w:vAlign w:val="center"/>
          </w:tcPr>
          <w:sdt>
            <w:sdtPr>
              <w:id w:val="-36283770"/>
              <w:placeholder>
                <w:docPart w:val="DefaultPlaceholder_-1854013440"/>
              </w:placeholder>
            </w:sdtPr>
            <w:sdtEndPr/>
            <w:sdtContent>
              <w:p w14:paraId="058DFDD6" w14:textId="30607169" w:rsidR="00422041" w:rsidRPr="00457275" w:rsidRDefault="00D86909" w:rsidP="00422041">
                <w:r>
                  <w:fldChar w:fldCharType="begin">
                    <w:ffData>
                      <w:name w:val="Text111"/>
                      <w:enabled/>
                      <w:calcOnExit w:val="0"/>
                      <w:textInput/>
                    </w:ffData>
                  </w:fldChar>
                </w:r>
                <w:bookmarkStart w:id="6" w:name="Text111"/>
                <w:r>
                  <w:instrText xml:space="preserve"> FORMTEXT </w:instrText>
                </w:r>
                <w:r>
                  <w:fldChar w:fldCharType="separate"/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rPr>
                    <w:noProof/>
                  </w:rPr>
                  <w:t> </w:t>
                </w:r>
                <w:r>
                  <w:fldChar w:fldCharType="end"/>
                </w:r>
              </w:p>
              <w:bookmarkEnd w:id="6" w:displacedByCustomXml="next"/>
            </w:sdtContent>
          </w:sdt>
        </w:tc>
      </w:tr>
      <w:tr w:rsidR="00862722" w:rsidRPr="00B65944" w14:paraId="26EA6D53" w14:textId="77777777" w:rsidTr="001A775F">
        <w:trPr>
          <w:trHeight w:val="894"/>
        </w:trPr>
        <w:tc>
          <w:tcPr>
            <w:tcW w:w="4606" w:type="dxa"/>
            <w:gridSpan w:val="2"/>
            <w:shd w:val="clear" w:color="auto" w:fill="auto"/>
            <w:vAlign w:val="center"/>
          </w:tcPr>
          <w:p w14:paraId="13290887" w14:textId="77777777" w:rsidR="00FD4618" w:rsidRPr="003A0B79" w:rsidRDefault="00862722" w:rsidP="001A775F">
            <w:pPr>
              <w:spacing w:before="240"/>
            </w:pPr>
            <w:bookmarkStart w:id="7" w:name="_Toc317170218"/>
            <w:r w:rsidRPr="003A0B79">
              <w:t>Rechtlicher Status des Bewerb</w:t>
            </w:r>
            <w:r w:rsidR="008301DA" w:rsidRPr="003A0B79">
              <w:t>er</w:t>
            </w:r>
            <w:r w:rsidRPr="003A0B79">
              <w:t>s</w:t>
            </w:r>
            <w:r w:rsidR="0075647D" w:rsidRPr="003A0B79">
              <w:t xml:space="preserve"> </w:t>
            </w:r>
            <w:r w:rsidRPr="003A0B79">
              <w:t xml:space="preserve">/ </w:t>
            </w:r>
          </w:p>
          <w:p w14:paraId="2838D9E4" w14:textId="77777777" w:rsidR="00862722" w:rsidRPr="003A0B79" w:rsidRDefault="00862722" w:rsidP="001A775F">
            <w:pPr>
              <w:pStyle w:val="berschrift3"/>
              <w:spacing w:before="0" w:line="360" w:lineRule="auto"/>
              <w:rPr>
                <w:b w:val="0"/>
                <w:sz w:val="22"/>
                <w:szCs w:val="22"/>
              </w:rPr>
            </w:pPr>
            <w:r w:rsidRPr="003A0B79">
              <w:rPr>
                <w:b w:val="0"/>
                <w:sz w:val="22"/>
                <w:szCs w:val="22"/>
              </w:rPr>
              <w:t xml:space="preserve">Mitglieds der </w:t>
            </w:r>
            <w:r w:rsidR="00645D60" w:rsidRPr="003A0B79">
              <w:rPr>
                <w:b w:val="0"/>
                <w:sz w:val="22"/>
                <w:szCs w:val="22"/>
              </w:rPr>
              <w:t>Bewerber</w:t>
            </w:r>
            <w:r w:rsidRPr="003A0B79">
              <w:rPr>
                <w:b w:val="0"/>
                <w:sz w:val="22"/>
                <w:szCs w:val="22"/>
              </w:rPr>
              <w:t>gemeinschaft</w:t>
            </w:r>
            <w:bookmarkEnd w:id="7"/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14:paraId="280BD82C" w14:textId="77777777" w:rsidR="00192D7E" w:rsidRPr="003A0B79" w:rsidRDefault="00192D7E" w:rsidP="001A775F">
            <w:pPr>
              <w:spacing w:line="360" w:lineRule="auto"/>
            </w:pPr>
            <w:r w:rsidRPr="003A0B79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"/>
            <w:r w:rsidRPr="003A0B79">
              <w:instrText xml:space="preserve"> FORMCHECKBOX </w:instrText>
            </w:r>
            <w:r w:rsidR="00484B3B">
              <w:fldChar w:fldCharType="separate"/>
            </w:r>
            <w:r w:rsidRPr="003A0B79">
              <w:fldChar w:fldCharType="end"/>
            </w:r>
            <w:bookmarkEnd w:id="8"/>
            <w:r w:rsidRPr="003A0B79">
              <w:t xml:space="preserve"> natürliche Person</w:t>
            </w:r>
          </w:p>
          <w:p w14:paraId="6970C961" w14:textId="77777777" w:rsidR="00862722" w:rsidRPr="003A0B79" w:rsidRDefault="00192D7E" w:rsidP="001A775F">
            <w:r w:rsidRPr="003A0B79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4"/>
            <w:r w:rsidRPr="003A0B79">
              <w:instrText xml:space="preserve"> FORMCHECKBOX </w:instrText>
            </w:r>
            <w:r w:rsidR="00484B3B">
              <w:fldChar w:fldCharType="separate"/>
            </w:r>
            <w:r w:rsidRPr="003A0B79">
              <w:fldChar w:fldCharType="end"/>
            </w:r>
            <w:bookmarkEnd w:id="9"/>
            <w:r w:rsidRPr="003A0B79">
              <w:t xml:space="preserve"> juristische Person</w:t>
            </w:r>
          </w:p>
        </w:tc>
      </w:tr>
      <w:tr w:rsidR="00862722" w:rsidRPr="00862722" w14:paraId="596AD22F" w14:textId="77777777" w:rsidTr="000D09AD">
        <w:trPr>
          <w:trHeight w:val="851"/>
        </w:trPr>
        <w:tc>
          <w:tcPr>
            <w:tcW w:w="4606" w:type="dxa"/>
            <w:gridSpan w:val="2"/>
            <w:shd w:val="clear" w:color="auto" w:fill="auto"/>
            <w:vAlign w:val="center"/>
          </w:tcPr>
          <w:p w14:paraId="0A70CFE3" w14:textId="77777777" w:rsidR="00862722" w:rsidRPr="003A0B79" w:rsidRDefault="00862722" w:rsidP="000D09AD">
            <w:pPr>
              <w:jc w:val="both"/>
            </w:pPr>
            <w:r w:rsidRPr="003A0B79">
              <w:t>Ansprechpartner / bevollmächtigter Vertreter für die Auftragsabwicklung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14:paraId="24E3FCED" w14:textId="77777777" w:rsidR="00862722" w:rsidRPr="003A0B79" w:rsidRDefault="00AD568C" w:rsidP="000D09AD">
            <w:pPr>
              <w:jc w:val="both"/>
            </w:pPr>
            <w:r w:rsidRPr="003A0B79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Pr="003A0B79">
              <w:instrText xml:space="preserve"> FORMTEXT </w:instrText>
            </w:r>
            <w:r w:rsidRPr="003A0B79">
              <w:fldChar w:fldCharType="separate"/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fldChar w:fldCharType="end"/>
            </w:r>
            <w:bookmarkEnd w:id="10"/>
          </w:p>
        </w:tc>
      </w:tr>
      <w:tr w:rsidR="00862722" w:rsidRPr="00862722" w14:paraId="1757FD03" w14:textId="77777777" w:rsidTr="000D09AD">
        <w:trPr>
          <w:trHeight w:val="454"/>
        </w:trPr>
        <w:tc>
          <w:tcPr>
            <w:tcW w:w="4606" w:type="dxa"/>
            <w:gridSpan w:val="2"/>
            <w:shd w:val="clear" w:color="auto" w:fill="auto"/>
            <w:vAlign w:val="center"/>
          </w:tcPr>
          <w:p w14:paraId="720E36DA" w14:textId="77777777" w:rsidR="00862722" w:rsidRPr="003A0B79" w:rsidRDefault="008E3D78" w:rsidP="000D09AD">
            <w:pPr>
              <w:jc w:val="both"/>
            </w:pPr>
            <w:r w:rsidRPr="003A0B79">
              <w:t xml:space="preserve">ggf. </w:t>
            </w:r>
            <w:r w:rsidR="00862722" w:rsidRPr="003A0B79">
              <w:t>Zweigstelle</w:t>
            </w:r>
            <w:r w:rsidRPr="003A0B79">
              <w:t xml:space="preserve"> / Niederlassung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14:paraId="265B4AF9" w14:textId="77777777" w:rsidR="00862722" w:rsidRPr="003A0B79" w:rsidRDefault="00AD568C" w:rsidP="000D09AD">
            <w:pPr>
              <w:jc w:val="both"/>
            </w:pPr>
            <w:r w:rsidRPr="003A0B79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Pr="003A0B79">
              <w:instrText xml:space="preserve"> FORMTEXT </w:instrText>
            </w:r>
            <w:r w:rsidRPr="003A0B79">
              <w:fldChar w:fldCharType="separate"/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rPr>
                <w:noProof/>
              </w:rPr>
              <w:t> </w:t>
            </w:r>
            <w:r w:rsidRPr="003A0B79">
              <w:fldChar w:fldCharType="end"/>
            </w:r>
            <w:bookmarkEnd w:id="11"/>
          </w:p>
        </w:tc>
      </w:tr>
    </w:tbl>
    <w:p w14:paraId="25922BAA" w14:textId="77777777" w:rsidR="00C53BD2" w:rsidRDefault="00C53BD2" w:rsidP="00FB3011">
      <w:pPr>
        <w:jc w:val="both"/>
        <w:rPr>
          <w:rFonts w:cs="Arial"/>
          <w:b/>
          <w:bCs/>
          <w:sz w:val="26"/>
          <w:szCs w:val="26"/>
        </w:rPr>
      </w:pPr>
    </w:p>
    <w:p w14:paraId="73A1EED9" w14:textId="77777777" w:rsidR="00C53BD2" w:rsidRDefault="00C53BD2" w:rsidP="00C53BD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8091"/>
      </w:tblGrid>
      <w:tr w:rsidR="00862722" w:rsidRPr="000D09AD" w14:paraId="1911D674" w14:textId="77777777" w:rsidTr="00BE64CB">
        <w:trPr>
          <w:trHeight w:hRule="exact" w:val="1162"/>
        </w:trPr>
        <w:tc>
          <w:tcPr>
            <w:tcW w:w="9351" w:type="dxa"/>
            <w:gridSpan w:val="2"/>
            <w:shd w:val="clear" w:color="auto" w:fill="D9D9D9"/>
            <w:vAlign w:val="center"/>
          </w:tcPr>
          <w:p w14:paraId="2654EFB9" w14:textId="77777777" w:rsidR="00FC1F0C" w:rsidRPr="008D2ACD" w:rsidRDefault="008D2ACD" w:rsidP="008D2ACD">
            <w:pPr>
              <w:pStyle w:val="berschrift3"/>
            </w:pPr>
            <w:r>
              <w:lastRenderedPageBreak/>
              <w:t xml:space="preserve">2. </w:t>
            </w:r>
            <w:r w:rsidR="00FC1F0C" w:rsidRPr="008D2ACD">
              <w:t>Eigenerklärung über die Unabhängigkeit von Ausführungs- und Lieferinteressen</w:t>
            </w:r>
          </w:p>
          <w:p w14:paraId="237D4D79" w14:textId="77777777" w:rsidR="00862722" w:rsidRPr="008D2ACD" w:rsidRDefault="00862722" w:rsidP="0068308C">
            <w:pPr>
              <w:pStyle w:val="berschrift3"/>
              <w:rPr>
                <w:bCs w:val="0"/>
                <w:sz w:val="24"/>
                <w:szCs w:val="24"/>
              </w:rPr>
            </w:pPr>
          </w:p>
        </w:tc>
      </w:tr>
      <w:tr w:rsidR="008D2ACD" w:rsidRPr="000D09AD" w14:paraId="7176D753" w14:textId="77777777" w:rsidTr="00BE64CB">
        <w:trPr>
          <w:trHeight w:val="454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5C5CDC28" w14:textId="77777777" w:rsidR="008D2ACD" w:rsidRPr="000D09AD" w:rsidRDefault="008D2ACD" w:rsidP="008D2ACD">
            <w:pPr>
              <w:jc w:val="both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Bestehen Abhängigkeiten von Ausführungs- oder Lieferinteressen?</w:t>
            </w:r>
          </w:p>
        </w:tc>
      </w:tr>
      <w:tr w:rsidR="00FC1F0C" w:rsidRPr="000320DA" w14:paraId="235E6174" w14:textId="77777777" w:rsidTr="00BE64CB">
        <w:trPr>
          <w:trHeight w:val="851"/>
        </w:trPr>
        <w:tc>
          <w:tcPr>
            <w:tcW w:w="1260" w:type="dxa"/>
            <w:shd w:val="clear" w:color="auto" w:fill="auto"/>
          </w:tcPr>
          <w:p w14:paraId="772F8176" w14:textId="77777777" w:rsidR="00FC1F0C" w:rsidRPr="00342964" w:rsidRDefault="00FC1F0C" w:rsidP="008D2ACD">
            <w:pPr>
              <w:spacing w:before="240" w:line="360" w:lineRule="auto"/>
              <w:rPr>
                <w:rFonts w:cs="Arial"/>
                <w:bCs/>
                <w:szCs w:val="22"/>
              </w:rPr>
            </w:pPr>
            <w:r w:rsidRPr="00342964">
              <w:rPr>
                <w:rFonts w:cs="Arial"/>
                <w:bCs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5"/>
            <w:r w:rsidRPr="00342964">
              <w:rPr>
                <w:rFonts w:cs="Arial"/>
                <w:bCs/>
                <w:szCs w:val="22"/>
              </w:rPr>
              <w:instrText xml:space="preserve"> FORMCHECKBOX </w:instrText>
            </w:r>
            <w:r w:rsidR="00484B3B">
              <w:rPr>
                <w:rFonts w:cs="Arial"/>
                <w:bCs/>
                <w:szCs w:val="22"/>
              </w:rPr>
            </w:r>
            <w:r w:rsidR="00484B3B">
              <w:rPr>
                <w:rFonts w:cs="Arial"/>
                <w:bCs/>
                <w:szCs w:val="22"/>
              </w:rPr>
              <w:fldChar w:fldCharType="separate"/>
            </w:r>
            <w:r w:rsidRPr="00342964">
              <w:rPr>
                <w:rFonts w:cs="Arial"/>
                <w:bCs/>
                <w:szCs w:val="22"/>
              </w:rPr>
              <w:fldChar w:fldCharType="end"/>
            </w:r>
            <w:bookmarkEnd w:id="12"/>
            <w:r w:rsidRPr="00342964">
              <w:rPr>
                <w:rFonts w:cs="Arial"/>
                <w:bCs/>
                <w:szCs w:val="22"/>
              </w:rPr>
              <w:t xml:space="preserve"> Ja</w:t>
            </w:r>
          </w:p>
          <w:p w14:paraId="748684E0" w14:textId="77777777" w:rsidR="00FC1F0C" w:rsidRPr="00342964" w:rsidRDefault="00FC1F0C" w:rsidP="008D2ACD">
            <w:pPr>
              <w:spacing w:after="240"/>
              <w:rPr>
                <w:rFonts w:cs="Arial"/>
                <w:bCs/>
                <w:szCs w:val="22"/>
              </w:rPr>
            </w:pPr>
            <w:r w:rsidRPr="00342964">
              <w:rPr>
                <w:rFonts w:cs="Arial"/>
                <w:bCs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6"/>
            <w:r w:rsidRPr="00342964">
              <w:rPr>
                <w:rFonts w:cs="Arial"/>
                <w:bCs/>
                <w:szCs w:val="22"/>
              </w:rPr>
              <w:instrText xml:space="preserve"> FORMCHECKBOX </w:instrText>
            </w:r>
            <w:r w:rsidR="00484B3B">
              <w:rPr>
                <w:rFonts w:cs="Arial"/>
                <w:bCs/>
                <w:szCs w:val="22"/>
              </w:rPr>
            </w:r>
            <w:r w:rsidR="00484B3B">
              <w:rPr>
                <w:rFonts w:cs="Arial"/>
                <w:bCs/>
                <w:szCs w:val="22"/>
              </w:rPr>
              <w:fldChar w:fldCharType="separate"/>
            </w:r>
            <w:r w:rsidRPr="00342964">
              <w:rPr>
                <w:rFonts w:cs="Arial"/>
                <w:bCs/>
                <w:szCs w:val="22"/>
              </w:rPr>
              <w:fldChar w:fldCharType="end"/>
            </w:r>
            <w:bookmarkEnd w:id="13"/>
            <w:r w:rsidRPr="00342964">
              <w:rPr>
                <w:rFonts w:cs="Arial"/>
                <w:bCs/>
                <w:szCs w:val="22"/>
              </w:rPr>
              <w:t xml:space="preserve"> Nein</w:t>
            </w:r>
          </w:p>
        </w:tc>
        <w:tc>
          <w:tcPr>
            <w:tcW w:w="8091" w:type="dxa"/>
            <w:shd w:val="clear" w:color="auto" w:fill="auto"/>
          </w:tcPr>
          <w:p w14:paraId="67A46CB3" w14:textId="77777777" w:rsidR="008D2ACD" w:rsidRDefault="008D2ACD" w:rsidP="008D2ACD">
            <w:pPr>
              <w:spacing w:before="240"/>
              <w:rPr>
                <w:rFonts w:cs="Arial"/>
                <w:b/>
                <w:bCs/>
                <w:szCs w:val="22"/>
              </w:rPr>
            </w:pPr>
            <w:r w:rsidRPr="000D09AD">
              <w:rPr>
                <w:rFonts w:cs="Arial"/>
                <w:bCs/>
                <w:szCs w:val="22"/>
              </w:rPr>
              <w:t>Wenn ja, auf welche Art und Weise</w:t>
            </w:r>
            <w:r w:rsidRPr="000320DA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29EAFB73" w14:textId="77777777" w:rsidR="00FC1F0C" w:rsidRDefault="00FC1F0C" w:rsidP="000D09AD">
            <w:pPr>
              <w:jc w:val="both"/>
              <w:rPr>
                <w:rFonts w:cs="Arial"/>
                <w:b/>
                <w:bCs/>
                <w:szCs w:val="22"/>
              </w:rPr>
            </w:pPr>
            <w:r w:rsidRPr="000320DA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 w:rsidRPr="000320DA">
              <w:rPr>
                <w:rFonts w:cs="Arial"/>
                <w:b/>
                <w:bCs/>
                <w:szCs w:val="22"/>
              </w:rPr>
              <w:instrText xml:space="preserve"> FORMTEXT </w:instrText>
            </w:r>
            <w:r w:rsidRPr="000320DA">
              <w:rPr>
                <w:rFonts w:cs="Arial"/>
                <w:b/>
                <w:bCs/>
                <w:szCs w:val="22"/>
              </w:rPr>
            </w:r>
            <w:r w:rsidRPr="000320DA">
              <w:rPr>
                <w:rFonts w:cs="Arial"/>
                <w:b/>
                <w:bCs/>
                <w:szCs w:val="22"/>
              </w:rPr>
              <w:fldChar w:fldCharType="separate"/>
            </w:r>
            <w:r w:rsidRPr="000320DA">
              <w:rPr>
                <w:rFonts w:cs="Arial"/>
                <w:b/>
                <w:bCs/>
                <w:noProof/>
                <w:szCs w:val="22"/>
              </w:rPr>
              <w:t> </w:t>
            </w:r>
            <w:r w:rsidRPr="000320DA">
              <w:rPr>
                <w:rFonts w:cs="Arial"/>
                <w:b/>
                <w:bCs/>
                <w:noProof/>
                <w:szCs w:val="22"/>
              </w:rPr>
              <w:t> </w:t>
            </w:r>
            <w:r w:rsidRPr="000320DA">
              <w:rPr>
                <w:rFonts w:cs="Arial"/>
                <w:b/>
                <w:bCs/>
                <w:noProof/>
                <w:szCs w:val="22"/>
              </w:rPr>
              <w:t> </w:t>
            </w:r>
            <w:r w:rsidRPr="000320DA">
              <w:rPr>
                <w:rFonts w:cs="Arial"/>
                <w:b/>
                <w:bCs/>
                <w:noProof/>
                <w:szCs w:val="22"/>
              </w:rPr>
              <w:t> </w:t>
            </w:r>
            <w:r w:rsidRPr="000320DA">
              <w:rPr>
                <w:rFonts w:cs="Arial"/>
                <w:b/>
                <w:bCs/>
                <w:noProof/>
                <w:szCs w:val="22"/>
              </w:rPr>
              <w:t> </w:t>
            </w:r>
            <w:r w:rsidRPr="000320DA">
              <w:rPr>
                <w:rFonts w:cs="Arial"/>
                <w:b/>
                <w:bCs/>
                <w:szCs w:val="22"/>
              </w:rPr>
              <w:fldChar w:fldCharType="end"/>
            </w:r>
            <w:bookmarkEnd w:id="14"/>
          </w:p>
          <w:p w14:paraId="36BD3E40" w14:textId="77777777" w:rsidR="00F43155" w:rsidRDefault="00F43155" w:rsidP="00374FD0">
            <w:pPr>
              <w:spacing w:line="360" w:lineRule="auto"/>
              <w:jc w:val="both"/>
              <w:rPr>
                <w:rFonts w:cs="Arial"/>
                <w:b/>
                <w:bCs/>
                <w:sz w:val="16"/>
                <w:szCs w:val="22"/>
                <w:u w:val="single"/>
              </w:rPr>
            </w:pPr>
          </w:p>
          <w:p w14:paraId="1509DE11" w14:textId="77777777" w:rsidR="00F43155" w:rsidRDefault="00F43155" w:rsidP="00374FD0">
            <w:pPr>
              <w:spacing w:line="360" w:lineRule="auto"/>
              <w:jc w:val="both"/>
              <w:rPr>
                <w:rFonts w:cs="Arial"/>
                <w:b/>
                <w:bCs/>
                <w:sz w:val="16"/>
                <w:szCs w:val="22"/>
                <w:u w:val="single"/>
              </w:rPr>
            </w:pPr>
          </w:p>
          <w:p w14:paraId="3698EA39" w14:textId="77777777" w:rsidR="008D2ACD" w:rsidRPr="000320DA" w:rsidRDefault="008D2ACD" w:rsidP="00374FD0">
            <w:pPr>
              <w:spacing w:line="360" w:lineRule="auto"/>
              <w:jc w:val="both"/>
              <w:rPr>
                <w:rFonts w:cs="Arial"/>
                <w:b/>
                <w:bCs/>
                <w:szCs w:val="22"/>
              </w:rPr>
            </w:pPr>
            <w:r w:rsidRPr="008D2ACD">
              <w:rPr>
                <w:rFonts w:cs="Arial"/>
                <w:b/>
                <w:bCs/>
                <w:sz w:val="16"/>
                <w:szCs w:val="22"/>
                <w:u w:val="single"/>
              </w:rPr>
              <w:t>Falls der Platz nicht ausreicht, bitte separate Anlage verwenden!</w:t>
            </w:r>
          </w:p>
        </w:tc>
      </w:tr>
      <w:tr w:rsidR="001E3EF3" w:rsidRPr="000D09AD" w14:paraId="40684C3B" w14:textId="77777777" w:rsidTr="00BE64CB">
        <w:trPr>
          <w:trHeight w:hRule="exact" w:val="680"/>
        </w:trPr>
        <w:tc>
          <w:tcPr>
            <w:tcW w:w="9351" w:type="dxa"/>
            <w:gridSpan w:val="2"/>
            <w:shd w:val="clear" w:color="auto" w:fill="D9D9D9"/>
          </w:tcPr>
          <w:p w14:paraId="76CD6353" w14:textId="77777777" w:rsidR="001E3EF3" w:rsidRPr="001E3EF3" w:rsidRDefault="001E3EF3" w:rsidP="005C727E">
            <w:pPr>
              <w:pStyle w:val="berschrift3"/>
              <w:ind w:right="-108"/>
              <w:rPr>
                <w:sz w:val="24"/>
                <w:szCs w:val="24"/>
              </w:rPr>
            </w:pPr>
            <w:r w:rsidRPr="0060102B">
              <w:rPr>
                <w:rFonts w:cs="Times New Roman"/>
                <w:bCs w:val="0"/>
                <w:color w:val="000000"/>
                <w:sz w:val="22"/>
                <w:szCs w:val="24"/>
              </w:rPr>
              <w:br w:type="page"/>
            </w:r>
            <w:r w:rsidRPr="0060102B">
              <w:rPr>
                <w:bCs w:val="0"/>
                <w:color w:val="000000"/>
                <w:szCs w:val="22"/>
              </w:rPr>
              <w:br w:type="page"/>
            </w:r>
            <w:bookmarkStart w:id="15" w:name="_Toc317170220"/>
            <w:r w:rsidR="009C3494" w:rsidRPr="0060102B">
              <w:rPr>
                <w:bCs w:val="0"/>
                <w:color w:val="000000"/>
                <w:szCs w:val="22"/>
              </w:rPr>
              <w:t xml:space="preserve">3. </w:t>
            </w:r>
            <w:r>
              <w:rPr>
                <w:sz w:val="24"/>
                <w:szCs w:val="24"/>
              </w:rPr>
              <w:t>E</w:t>
            </w:r>
            <w:r w:rsidRPr="000D09AD">
              <w:rPr>
                <w:sz w:val="24"/>
                <w:szCs w:val="24"/>
              </w:rPr>
              <w:t xml:space="preserve">rklärung </w:t>
            </w:r>
            <w:r>
              <w:rPr>
                <w:sz w:val="24"/>
                <w:szCs w:val="24"/>
              </w:rPr>
              <w:t xml:space="preserve">zu </w:t>
            </w:r>
            <w:r w:rsidRPr="000D09AD">
              <w:rPr>
                <w:sz w:val="24"/>
                <w:szCs w:val="24"/>
              </w:rPr>
              <w:t xml:space="preserve">§ </w:t>
            </w:r>
            <w:bookmarkEnd w:id="15"/>
            <w:r w:rsidR="005C727E">
              <w:rPr>
                <w:sz w:val="24"/>
                <w:szCs w:val="24"/>
              </w:rPr>
              <w:t>123 GWB</w:t>
            </w:r>
          </w:p>
        </w:tc>
      </w:tr>
      <w:tr w:rsidR="00F20199" w:rsidRPr="000D09AD" w14:paraId="2ACD935C" w14:textId="77777777" w:rsidTr="00BE64CB">
        <w:trPr>
          <w:trHeight w:val="454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7C414E9E" w14:textId="77777777" w:rsidR="009C7929" w:rsidRDefault="00096FE9" w:rsidP="00EA0AB5">
            <w:pPr>
              <w:autoSpaceDE w:val="0"/>
              <w:autoSpaceDN w:val="0"/>
              <w:adjustRightInd w:val="0"/>
              <w:spacing w:before="240" w:after="240" w:line="276" w:lineRule="auto"/>
              <w:ind w:left="426" w:hanging="426"/>
              <w:rPr>
                <w:rFonts w:cs="Arial"/>
                <w:szCs w:val="22"/>
              </w:rPr>
            </w:pPr>
            <w:r w:rsidRPr="00342964">
              <w:rPr>
                <w:rFonts w:cs="Arial"/>
                <w:bCs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964">
              <w:rPr>
                <w:rFonts w:cs="Arial"/>
                <w:bCs/>
                <w:szCs w:val="22"/>
              </w:rPr>
              <w:instrText xml:space="preserve"> FORMCHECKBOX </w:instrText>
            </w:r>
            <w:r w:rsidR="00484B3B">
              <w:rPr>
                <w:rFonts w:cs="Arial"/>
                <w:bCs/>
                <w:szCs w:val="22"/>
              </w:rPr>
            </w:r>
            <w:r w:rsidR="00484B3B">
              <w:rPr>
                <w:rFonts w:cs="Arial"/>
                <w:bCs/>
                <w:szCs w:val="22"/>
              </w:rPr>
              <w:fldChar w:fldCharType="separate"/>
            </w:r>
            <w:r w:rsidRPr="00342964">
              <w:rPr>
                <w:rFonts w:cs="Arial"/>
                <w:bCs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 </w:t>
            </w:r>
            <w:r w:rsidR="00653E1E">
              <w:rPr>
                <w:rFonts w:cs="Arial"/>
                <w:szCs w:val="22"/>
              </w:rPr>
              <w:t>I</w:t>
            </w:r>
            <w:r w:rsidR="004079B7">
              <w:rPr>
                <w:rFonts w:cs="Arial"/>
                <w:bCs/>
                <w:szCs w:val="22"/>
              </w:rPr>
              <w:t xml:space="preserve">ch erkläre/Wir </w:t>
            </w:r>
            <w:r w:rsidR="004079B7" w:rsidRPr="00096FE9">
              <w:rPr>
                <w:rFonts w:cs="Arial"/>
                <w:bCs/>
                <w:szCs w:val="22"/>
              </w:rPr>
              <w:t>erklären</w:t>
            </w:r>
            <w:r w:rsidR="001E4914">
              <w:rPr>
                <w:rFonts w:cs="Arial"/>
                <w:bCs/>
                <w:szCs w:val="22"/>
              </w:rPr>
              <w:t xml:space="preserve">, dass keine Ausschlussgründe gem. § 123 GWB vorliegen. </w:t>
            </w:r>
          </w:p>
          <w:p w14:paraId="707205C5" w14:textId="77777777" w:rsidR="004079B7" w:rsidRPr="004079B7" w:rsidRDefault="004079B7" w:rsidP="00861430">
            <w:pPr>
              <w:autoSpaceDE w:val="0"/>
              <w:autoSpaceDN w:val="0"/>
              <w:adjustRightInd w:val="0"/>
              <w:spacing w:before="240" w:line="276" w:lineRule="auto"/>
              <w:ind w:right="792"/>
              <w:rPr>
                <w:rFonts w:cs="Arial"/>
                <w:b/>
                <w:szCs w:val="22"/>
              </w:rPr>
            </w:pPr>
            <w:r w:rsidRPr="004079B7">
              <w:rPr>
                <w:rFonts w:cs="Arial"/>
                <w:b/>
                <w:szCs w:val="22"/>
              </w:rPr>
              <w:t>Hinweis</w:t>
            </w:r>
            <w:r>
              <w:rPr>
                <w:rFonts w:cs="Arial"/>
                <w:b/>
                <w:szCs w:val="22"/>
              </w:rPr>
              <w:t>e</w:t>
            </w:r>
            <w:r w:rsidRPr="004079B7">
              <w:rPr>
                <w:rFonts w:cs="Arial"/>
                <w:b/>
                <w:szCs w:val="22"/>
              </w:rPr>
              <w:t>:</w:t>
            </w:r>
          </w:p>
          <w:p w14:paraId="615458DD" w14:textId="77777777" w:rsidR="00E01DCB" w:rsidRDefault="001B7314" w:rsidP="001B7314">
            <w:pPr>
              <w:autoSpaceDE w:val="0"/>
              <w:autoSpaceDN w:val="0"/>
              <w:adjustRightInd w:val="0"/>
              <w:spacing w:line="276" w:lineRule="auto"/>
              <w:ind w:right="57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Bitte beachten Sie insbesondere § 123 Abs. 2 und Abs. 3 GWB.</w:t>
            </w:r>
          </w:p>
          <w:p w14:paraId="7BE211B0" w14:textId="77777777" w:rsidR="00FA077A" w:rsidRPr="00FA077A" w:rsidRDefault="0068308C" w:rsidP="001B7314">
            <w:pPr>
              <w:autoSpaceDE w:val="0"/>
              <w:autoSpaceDN w:val="0"/>
              <w:adjustRightInd w:val="0"/>
              <w:spacing w:after="240" w:line="276" w:lineRule="auto"/>
              <w:ind w:right="57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Die Regelungen de</w:t>
            </w:r>
            <w:r w:rsidR="001B7314">
              <w:rPr>
                <w:rFonts w:cs="Arial"/>
                <w:b/>
                <w:szCs w:val="22"/>
              </w:rPr>
              <w:t>r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="001B7314">
              <w:rPr>
                <w:rFonts w:cs="Arial"/>
                <w:b/>
                <w:szCs w:val="22"/>
              </w:rPr>
              <w:t>§</w:t>
            </w:r>
            <w:r>
              <w:rPr>
                <w:rFonts w:cs="Arial"/>
                <w:b/>
                <w:szCs w:val="22"/>
              </w:rPr>
              <w:t xml:space="preserve">§ </w:t>
            </w:r>
            <w:r w:rsidR="001B7314">
              <w:rPr>
                <w:rFonts w:cs="Arial"/>
                <w:b/>
                <w:szCs w:val="22"/>
              </w:rPr>
              <w:t xml:space="preserve">123 Abs. 5 und </w:t>
            </w:r>
            <w:r>
              <w:rPr>
                <w:rFonts w:cs="Arial"/>
                <w:b/>
                <w:szCs w:val="22"/>
              </w:rPr>
              <w:t>125 GWB bleiben unberührt.</w:t>
            </w:r>
          </w:p>
        </w:tc>
      </w:tr>
      <w:tr w:rsidR="00362AC8" w:rsidRPr="000D09AD" w14:paraId="752206CE" w14:textId="77777777" w:rsidTr="00BE64CB">
        <w:trPr>
          <w:trHeight w:hRule="exact" w:val="680"/>
        </w:trPr>
        <w:tc>
          <w:tcPr>
            <w:tcW w:w="9351" w:type="dxa"/>
            <w:gridSpan w:val="2"/>
            <w:shd w:val="clear" w:color="auto" w:fill="D9D9D9"/>
          </w:tcPr>
          <w:p w14:paraId="2B9B052B" w14:textId="77777777" w:rsidR="00362AC8" w:rsidRPr="001E3EF3" w:rsidRDefault="00362AC8" w:rsidP="005C727E">
            <w:pPr>
              <w:pStyle w:val="berschrift3"/>
              <w:ind w:right="-108"/>
              <w:rPr>
                <w:sz w:val="24"/>
                <w:szCs w:val="24"/>
              </w:rPr>
            </w:pPr>
            <w:r>
              <w:br w:type="page"/>
            </w:r>
            <w:r>
              <w:rPr>
                <w:rFonts w:cs="Times New Roman"/>
                <w:b w:val="0"/>
                <w:bCs w:val="0"/>
                <w:sz w:val="22"/>
                <w:szCs w:val="24"/>
              </w:rPr>
              <w:br w:type="page"/>
            </w:r>
            <w:r>
              <w:rPr>
                <w:b w:val="0"/>
                <w:bCs w:val="0"/>
                <w:color w:val="003365"/>
                <w:szCs w:val="22"/>
              </w:rPr>
              <w:br w:type="page"/>
            </w:r>
            <w:r w:rsidR="009C3494" w:rsidRPr="009C3494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E</w:t>
            </w:r>
            <w:r w:rsidRPr="000D09AD">
              <w:rPr>
                <w:sz w:val="24"/>
                <w:szCs w:val="24"/>
              </w:rPr>
              <w:t xml:space="preserve">rklärung </w:t>
            </w:r>
            <w:r>
              <w:rPr>
                <w:sz w:val="24"/>
                <w:szCs w:val="24"/>
              </w:rPr>
              <w:t xml:space="preserve">zu § </w:t>
            </w:r>
            <w:r w:rsidR="005C727E">
              <w:rPr>
                <w:sz w:val="24"/>
                <w:szCs w:val="24"/>
              </w:rPr>
              <w:t>124 GWB</w:t>
            </w:r>
          </w:p>
        </w:tc>
      </w:tr>
      <w:tr w:rsidR="00362AC8" w:rsidRPr="000D09AD" w14:paraId="092C7933" w14:textId="77777777" w:rsidTr="00BE64CB">
        <w:trPr>
          <w:trHeight w:val="454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356BF1EA" w14:textId="77777777" w:rsidR="00362AC8" w:rsidRPr="001A775F" w:rsidRDefault="0004370E" w:rsidP="001B7314">
            <w:pPr>
              <w:autoSpaceDE w:val="0"/>
              <w:autoSpaceDN w:val="0"/>
              <w:adjustRightInd w:val="0"/>
              <w:spacing w:before="240" w:after="240" w:line="276" w:lineRule="auto"/>
              <w:ind w:left="426" w:hanging="426"/>
              <w:rPr>
                <w:rFonts w:cs="Arial"/>
                <w:szCs w:val="22"/>
              </w:rPr>
            </w:pPr>
            <w:r w:rsidRPr="001B7314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7314">
              <w:rPr>
                <w:rFonts w:cs="Arial"/>
                <w:bCs/>
                <w:szCs w:val="22"/>
              </w:rPr>
              <w:instrText xml:space="preserve"> FORMCHECKBOX </w:instrText>
            </w:r>
            <w:r w:rsidR="00484B3B">
              <w:rPr>
                <w:rFonts w:cs="Arial"/>
                <w:bCs/>
                <w:szCs w:val="22"/>
              </w:rPr>
            </w:r>
            <w:r w:rsidR="00484B3B">
              <w:rPr>
                <w:rFonts w:cs="Arial"/>
                <w:bCs/>
                <w:szCs w:val="22"/>
              </w:rPr>
              <w:fldChar w:fldCharType="separate"/>
            </w:r>
            <w:r w:rsidRPr="001B7314">
              <w:rPr>
                <w:rFonts w:cs="Arial"/>
                <w:bCs/>
                <w:szCs w:val="22"/>
              </w:rPr>
              <w:fldChar w:fldCharType="end"/>
            </w:r>
            <w:r w:rsidRPr="001B7314">
              <w:rPr>
                <w:rFonts w:cs="Arial"/>
                <w:bCs/>
                <w:szCs w:val="22"/>
              </w:rPr>
              <w:t xml:space="preserve">   </w:t>
            </w:r>
            <w:r w:rsidR="001B7314" w:rsidRPr="001B7314">
              <w:rPr>
                <w:rFonts w:cs="Arial"/>
                <w:szCs w:val="22"/>
              </w:rPr>
              <w:t>I</w:t>
            </w:r>
            <w:r w:rsidR="001B7314" w:rsidRPr="001B7314">
              <w:rPr>
                <w:rFonts w:cs="Arial"/>
                <w:bCs/>
                <w:szCs w:val="22"/>
              </w:rPr>
              <w:t>ch erkläre/Wir erklären, dass keine Ausschlussgründe gem. § 12</w:t>
            </w:r>
            <w:r w:rsidR="001B7314">
              <w:rPr>
                <w:rFonts w:cs="Arial"/>
                <w:bCs/>
                <w:szCs w:val="22"/>
              </w:rPr>
              <w:t>4</w:t>
            </w:r>
            <w:r w:rsidR="001B7314" w:rsidRPr="001B7314">
              <w:rPr>
                <w:rFonts w:cs="Arial"/>
                <w:bCs/>
                <w:szCs w:val="22"/>
              </w:rPr>
              <w:t xml:space="preserve"> GWB vorliegen. </w:t>
            </w:r>
          </w:p>
        </w:tc>
      </w:tr>
      <w:tr w:rsidR="00342964" w:rsidRPr="000D09AD" w14:paraId="47144D49" w14:textId="77777777" w:rsidTr="00BE64CB">
        <w:trPr>
          <w:trHeight w:hRule="exact" w:val="680"/>
        </w:trPr>
        <w:tc>
          <w:tcPr>
            <w:tcW w:w="9351" w:type="dxa"/>
            <w:gridSpan w:val="2"/>
            <w:shd w:val="clear" w:color="auto" w:fill="D9D9D9"/>
          </w:tcPr>
          <w:p w14:paraId="0A324F2E" w14:textId="77777777" w:rsidR="00342964" w:rsidRPr="001E3EF3" w:rsidRDefault="009C3494" w:rsidP="003A0B79">
            <w:pPr>
              <w:pStyle w:val="berschrift3"/>
              <w:ind w:right="-108"/>
              <w:rPr>
                <w:sz w:val="24"/>
                <w:szCs w:val="24"/>
              </w:rPr>
            </w:pPr>
            <w:r>
              <w:t xml:space="preserve">5. </w:t>
            </w:r>
            <w:r w:rsidR="00272762">
              <w:t xml:space="preserve">Abschließende </w:t>
            </w:r>
            <w:r w:rsidR="003A0B79">
              <w:t>Erklärung</w:t>
            </w:r>
          </w:p>
        </w:tc>
      </w:tr>
      <w:tr w:rsidR="00340707" w:rsidRPr="000D09AD" w14:paraId="7625E98E" w14:textId="77777777" w:rsidTr="00BE64CB">
        <w:trPr>
          <w:trHeight w:val="1933"/>
        </w:trPr>
        <w:tc>
          <w:tcPr>
            <w:tcW w:w="9351" w:type="dxa"/>
            <w:gridSpan w:val="2"/>
            <w:shd w:val="clear" w:color="auto" w:fill="auto"/>
          </w:tcPr>
          <w:p w14:paraId="70E5BE7C" w14:textId="77777777" w:rsidR="00340707" w:rsidRPr="000D09AD" w:rsidRDefault="00B15109" w:rsidP="00F245F5">
            <w:pPr>
              <w:spacing w:before="240"/>
              <w:ind w:left="180" w:right="-4"/>
              <w:rPr>
                <w:rFonts w:cs="Arial"/>
                <w:bCs/>
                <w:szCs w:val="22"/>
              </w:rPr>
            </w:pPr>
            <w:r w:rsidRPr="000D09AD">
              <w:rPr>
                <w:rFonts w:cs="Arial"/>
                <w:bCs/>
                <w:szCs w:val="22"/>
              </w:rPr>
              <w:t>I</w:t>
            </w:r>
            <w:r w:rsidR="00340707" w:rsidRPr="000D09AD">
              <w:rPr>
                <w:rFonts w:cs="Arial"/>
                <w:bCs/>
                <w:szCs w:val="22"/>
              </w:rPr>
              <w:t>ch</w:t>
            </w:r>
            <w:r w:rsidRPr="000D09AD">
              <w:rPr>
                <w:rFonts w:cs="Arial"/>
                <w:bCs/>
                <w:szCs w:val="22"/>
              </w:rPr>
              <w:t xml:space="preserve"> </w:t>
            </w:r>
            <w:r w:rsidR="00F245F5">
              <w:rPr>
                <w:rFonts w:cs="Arial"/>
                <w:bCs/>
                <w:szCs w:val="22"/>
              </w:rPr>
              <w:t>versichere</w:t>
            </w:r>
            <w:r w:rsidR="00340707" w:rsidRPr="000D09AD">
              <w:rPr>
                <w:rFonts w:cs="Arial"/>
                <w:bCs/>
                <w:szCs w:val="22"/>
              </w:rPr>
              <w:t xml:space="preserve">/Wir </w:t>
            </w:r>
            <w:r w:rsidR="00F245F5" w:rsidRPr="000D09AD">
              <w:rPr>
                <w:rFonts w:cs="Arial"/>
                <w:bCs/>
                <w:szCs w:val="22"/>
              </w:rPr>
              <w:t>versichern</w:t>
            </w:r>
            <w:r w:rsidR="00340707" w:rsidRPr="000D09AD">
              <w:rPr>
                <w:rFonts w:cs="Arial"/>
                <w:bCs/>
                <w:szCs w:val="22"/>
              </w:rPr>
              <w:t xml:space="preserve"> die Richtigkeit aller in diesem</w:t>
            </w:r>
            <w:r w:rsidR="00F245F5">
              <w:rPr>
                <w:rFonts w:cs="Arial"/>
                <w:bCs/>
                <w:szCs w:val="22"/>
              </w:rPr>
              <w:t xml:space="preserve"> </w:t>
            </w:r>
            <w:r w:rsidR="001A775F">
              <w:rPr>
                <w:rFonts w:cs="Arial"/>
                <w:bCs/>
                <w:szCs w:val="22"/>
              </w:rPr>
              <w:t>Teilnahmeantrag</w:t>
            </w:r>
            <w:r w:rsidR="00340707" w:rsidRPr="000D09AD">
              <w:rPr>
                <w:rFonts w:cs="Arial"/>
                <w:bCs/>
                <w:szCs w:val="22"/>
              </w:rPr>
              <w:t xml:space="preserve"> sowie den Anlagen gemachten Angaben.</w:t>
            </w:r>
            <w:r w:rsidR="0024342E">
              <w:rPr>
                <w:rFonts w:cs="Arial"/>
                <w:bCs/>
                <w:szCs w:val="22"/>
              </w:rPr>
              <w:t xml:space="preserve"> </w:t>
            </w:r>
          </w:p>
          <w:p w14:paraId="38C99A80" w14:textId="77777777" w:rsidR="00010E80" w:rsidRPr="000D09AD" w:rsidRDefault="00010E80" w:rsidP="000D09AD">
            <w:pPr>
              <w:ind w:left="180"/>
              <w:rPr>
                <w:rFonts w:cs="Arial"/>
                <w:bCs/>
                <w:szCs w:val="22"/>
              </w:rPr>
            </w:pPr>
          </w:p>
          <w:p w14:paraId="2938F94B" w14:textId="77777777" w:rsidR="00340707" w:rsidRDefault="00340707" w:rsidP="000D09AD">
            <w:pPr>
              <w:tabs>
                <w:tab w:val="left" w:pos="3420"/>
              </w:tabs>
              <w:ind w:left="180"/>
              <w:rPr>
                <w:rFonts w:cs="Arial"/>
                <w:bCs/>
                <w:szCs w:val="22"/>
              </w:rPr>
            </w:pPr>
          </w:p>
          <w:p w14:paraId="09C06F17" w14:textId="77777777" w:rsidR="00F245F5" w:rsidRPr="000D09AD" w:rsidRDefault="00F245F5" w:rsidP="00272762">
            <w:pPr>
              <w:tabs>
                <w:tab w:val="left" w:pos="2297"/>
                <w:tab w:val="left" w:pos="3420"/>
              </w:tabs>
              <w:ind w:left="180"/>
              <w:rPr>
                <w:rFonts w:cs="Arial"/>
                <w:bCs/>
                <w:szCs w:val="22"/>
              </w:rPr>
            </w:pPr>
          </w:p>
          <w:p w14:paraId="36728BB7" w14:textId="77777777" w:rsidR="00340707" w:rsidRPr="000D09AD" w:rsidRDefault="000A69D9" w:rsidP="00272762">
            <w:pPr>
              <w:tabs>
                <w:tab w:val="left" w:pos="2297"/>
                <w:tab w:val="left" w:pos="3420"/>
              </w:tabs>
              <w:spacing w:after="240"/>
              <w:ind w:left="180"/>
              <w:rPr>
                <w:rFonts w:cs="Arial"/>
                <w:bCs/>
                <w:szCs w:val="22"/>
              </w:rPr>
            </w:pPr>
            <w:r w:rsidRPr="000D09AD">
              <w:rPr>
                <w:rFonts w:cs="Arial"/>
                <w:bCs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6" w:name="Text52"/>
            <w:r w:rsidRPr="000D09AD">
              <w:rPr>
                <w:rFonts w:cs="Arial"/>
                <w:bCs/>
                <w:szCs w:val="22"/>
              </w:rPr>
              <w:instrText xml:space="preserve"> FORMTEXT </w:instrText>
            </w:r>
            <w:r w:rsidRPr="000D09AD">
              <w:rPr>
                <w:rFonts w:cs="Arial"/>
                <w:bCs/>
                <w:szCs w:val="22"/>
              </w:rPr>
            </w:r>
            <w:r w:rsidRPr="000D09AD">
              <w:rPr>
                <w:rFonts w:cs="Arial"/>
                <w:bCs/>
                <w:szCs w:val="22"/>
              </w:rPr>
              <w:fldChar w:fldCharType="separate"/>
            </w:r>
            <w:r w:rsidRPr="000D09AD">
              <w:rPr>
                <w:rFonts w:cs="Arial"/>
                <w:bCs/>
                <w:noProof/>
                <w:szCs w:val="22"/>
              </w:rPr>
              <w:t> </w:t>
            </w:r>
            <w:r w:rsidRPr="000D09AD">
              <w:rPr>
                <w:rFonts w:cs="Arial"/>
                <w:bCs/>
                <w:noProof/>
                <w:szCs w:val="22"/>
              </w:rPr>
              <w:t> </w:t>
            </w:r>
            <w:r w:rsidRPr="000D09AD">
              <w:rPr>
                <w:rFonts w:cs="Arial"/>
                <w:bCs/>
                <w:noProof/>
                <w:szCs w:val="22"/>
              </w:rPr>
              <w:t> </w:t>
            </w:r>
            <w:r w:rsidRPr="000D09AD">
              <w:rPr>
                <w:rFonts w:cs="Arial"/>
                <w:bCs/>
                <w:noProof/>
                <w:szCs w:val="22"/>
              </w:rPr>
              <w:t> </w:t>
            </w:r>
            <w:r w:rsidRPr="000D09AD">
              <w:rPr>
                <w:rFonts w:cs="Arial"/>
                <w:bCs/>
                <w:noProof/>
                <w:szCs w:val="22"/>
              </w:rPr>
              <w:t> </w:t>
            </w:r>
            <w:r w:rsidRPr="000D09AD">
              <w:rPr>
                <w:rFonts w:cs="Arial"/>
                <w:bCs/>
                <w:szCs w:val="22"/>
              </w:rPr>
              <w:fldChar w:fldCharType="end"/>
            </w:r>
            <w:bookmarkEnd w:id="16"/>
            <w:r w:rsidR="00272762">
              <w:rPr>
                <w:rFonts w:cs="Arial"/>
                <w:bCs/>
                <w:szCs w:val="22"/>
              </w:rPr>
              <w:t xml:space="preserve"> </w:t>
            </w:r>
            <w:r w:rsidR="00272762">
              <w:rPr>
                <w:rFonts w:cs="Arial"/>
                <w:bCs/>
                <w:sz w:val="18"/>
                <w:szCs w:val="18"/>
              </w:rPr>
              <w:tab/>
            </w:r>
            <w:r w:rsidR="00272762" w:rsidRPr="000D09AD">
              <w:rPr>
                <w:rFonts w:cs="Arial"/>
                <w:bCs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272762" w:rsidRPr="000D09AD">
              <w:rPr>
                <w:rFonts w:cs="Arial"/>
                <w:bCs/>
                <w:szCs w:val="22"/>
              </w:rPr>
              <w:instrText xml:space="preserve"> FORMTEXT </w:instrText>
            </w:r>
            <w:r w:rsidR="00272762" w:rsidRPr="000D09AD">
              <w:rPr>
                <w:rFonts w:cs="Arial"/>
                <w:bCs/>
                <w:szCs w:val="22"/>
              </w:rPr>
            </w:r>
            <w:r w:rsidR="00272762" w:rsidRPr="000D09AD">
              <w:rPr>
                <w:rFonts w:cs="Arial"/>
                <w:bCs/>
                <w:szCs w:val="22"/>
              </w:rPr>
              <w:fldChar w:fldCharType="separate"/>
            </w:r>
            <w:r w:rsidR="00272762" w:rsidRPr="000D09AD">
              <w:rPr>
                <w:rFonts w:cs="Arial"/>
                <w:bCs/>
                <w:noProof/>
                <w:szCs w:val="22"/>
              </w:rPr>
              <w:t> </w:t>
            </w:r>
            <w:r w:rsidR="00272762" w:rsidRPr="000D09AD">
              <w:rPr>
                <w:rFonts w:cs="Arial"/>
                <w:bCs/>
                <w:noProof/>
                <w:szCs w:val="22"/>
              </w:rPr>
              <w:t> </w:t>
            </w:r>
            <w:r w:rsidR="00272762" w:rsidRPr="000D09AD">
              <w:rPr>
                <w:rFonts w:cs="Arial"/>
                <w:bCs/>
                <w:noProof/>
                <w:szCs w:val="22"/>
              </w:rPr>
              <w:t> </w:t>
            </w:r>
            <w:r w:rsidR="00272762" w:rsidRPr="000D09AD">
              <w:rPr>
                <w:rFonts w:cs="Arial"/>
                <w:bCs/>
                <w:noProof/>
                <w:szCs w:val="22"/>
              </w:rPr>
              <w:t> </w:t>
            </w:r>
            <w:r w:rsidR="00272762" w:rsidRPr="000D09AD">
              <w:rPr>
                <w:rFonts w:cs="Arial"/>
                <w:bCs/>
                <w:noProof/>
                <w:szCs w:val="22"/>
              </w:rPr>
              <w:t> </w:t>
            </w:r>
            <w:r w:rsidR="00272762" w:rsidRPr="000D09AD">
              <w:rPr>
                <w:rFonts w:cs="Arial"/>
                <w:bCs/>
                <w:szCs w:val="22"/>
              </w:rPr>
              <w:fldChar w:fldCharType="end"/>
            </w:r>
          </w:p>
          <w:p w14:paraId="6366B475" w14:textId="77777777" w:rsidR="00340707" w:rsidRPr="000D09AD" w:rsidRDefault="00F245F5" w:rsidP="009B731A">
            <w:pPr>
              <w:tabs>
                <w:tab w:val="left" w:pos="2297"/>
              </w:tabs>
              <w:autoSpaceDE w:val="0"/>
              <w:autoSpaceDN w:val="0"/>
              <w:adjustRightInd w:val="0"/>
              <w:spacing w:after="24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   </w:t>
            </w:r>
            <w:r w:rsidR="00520578">
              <w:rPr>
                <w:rFonts w:cs="Arial"/>
                <w:bCs/>
                <w:sz w:val="18"/>
                <w:szCs w:val="18"/>
              </w:rPr>
              <w:t>Ort, Datum</w:t>
            </w:r>
            <w:r w:rsidR="00520578">
              <w:rPr>
                <w:rFonts w:cs="Arial"/>
                <w:bCs/>
                <w:sz w:val="18"/>
                <w:szCs w:val="18"/>
              </w:rPr>
              <w:tab/>
            </w:r>
            <w:r w:rsidR="009B731A">
              <w:rPr>
                <w:rFonts w:cs="Arial"/>
                <w:bCs/>
                <w:sz w:val="18"/>
                <w:szCs w:val="18"/>
              </w:rPr>
              <w:t>Name des Bewerbers</w:t>
            </w:r>
          </w:p>
        </w:tc>
      </w:tr>
      <w:tr w:rsidR="0024342E" w:rsidRPr="0024342E" w14:paraId="0F8C0A81" w14:textId="77777777" w:rsidTr="00BE64CB">
        <w:trPr>
          <w:trHeight w:val="1632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277DF2DC" w14:textId="77777777" w:rsidR="0068308C" w:rsidRDefault="0068308C" w:rsidP="00EA0AB5">
            <w:pPr>
              <w:autoSpaceDE w:val="0"/>
              <w:autoSpaceDN w:val="0"/>
              <w:adjustRightInd w:val="0"/>
              <w:spacing w:line="276" w:lineRule="auto"/>
              <w:ind w:right="57"/>
              <w:rPr>
                <w:rFonts w:cs="Arial"/>
                <w:b/>
                <w:szCs w:val="22"/>
              </w:rPr>
            </w:pPr>
          </w:p>
          <w:p w14:paraId="25DAA895" w14:textId="77777777" w:rsidR="007A490A" w:rsidRDefault="007A490A" w:rsidP="00EA0AB5">
            <w:pPr>
              <w:autoSpaceDE w:val="0"/>
              <w:autoSpaceDN w:val="0"/>
              <w:adjustRightInd w:val="0"/>
              <w:spacing w:line="276" w:lineRule="auto"/>
              <w:ind w:right="57"/>
              <w:rPr>
                <w:rFonts w:cs="Arial"/>
                <w:b/>
                <w:szCs w:val="22"/>
              </w:rPr>
            </w:pPr>
            <w:r w:rsidRPr="00EA0AB5">
              <w:rPr>
                <w:rFonts w:cs="Arial"/>
                <w:b/>
                <w:szCs w:val="22"/>
              </w:rPr>
              <w:t xml:space="preserve">Teilnahmeanträge können </w:t>
            </w:r>
            <w:r w:rsidR="003A0B79">
              <w:rPr>
                <w:rFonts w:cs="Arial"/>
                <w:b/>
                <w:szCs w:val="22"/>
              </w:rPr>
              <w:t xml:space="preserve">AUSSCHLIESSLICH </w:t>
            </w:r>
            <w:r w:rsidR="003A0B79" w:rsidRPr="006016B2">
              <w:rPr>
                <w:rFonts w:cs="Arial"/>
                <w:b/>
                <w:szCs w:val="22"/>
              </w:rPr>
              <w:t xml:space="preserve">über </w:t>
            </w:r>
            <w:hyperlink r:id="rId11" w:history="1">
              <w:r w:rsidR="003A0B79" w:rsidRPr="006016B2">
                <w:rPr>
                  <w:rStyle w:val="Hyperlink"/>
                  <w:b/>
                  <w:szCs w:val="22"/>
                </w:rPr>
                <w:t>www.auftragsboerse.de</w:t>
              </w:r>
            </w:hyperlink>
            <w:r w:rsidR="003A0B79" w:rsidRPr="006016B2">
              <w:rPr>
                <w:rStyle w:val="Hyperlink"/>
                <w:b/>
                <w:color w:val="auto"/>
                <w:szCs w:val="22"/>
                <w:u w:val="none"/>
              </w:rPr>
              <w:t xml:space="preserve"> </w:t>
            </w:r>
            <w:r w:rsidR="003A0B79" w:rsidRPr="006016B2">
              <w:rPr>
                <w:rFonts w:cs="Arial"/>
                <w:b/>
                <w:szCs w:val="22"/>
              </w:rPr>
              <w:t>elektronisch</w:t>
            </w:r>
            <w:r w:rsidR="003A0B79" w:rsidRPr="00EA0AB5">
              <w:rPr>
                <w:rFonts w:cs="Arial"/>
                <w:b/>
                <w:szCs w:val="22"/>
              </w:rPr>
              <w:t xml:space="preserve"> in Textform</w:t>
            </w:r>
            <w:r w:rsidR="003A0B79">
              <w:rPr>
                <w:rFonts w:cs="Arial"/>
                <w:b/>
                <w:szCs w:val="22"/>
              </w:rPr>
              <w:t>,</w:t>
            </w:r>
            <w:r w:rsidR="003A0B79" w:rsidRPr="00EA0AB5">
              <w:rPr>
                <w:rFonts w:cs="Arial"/>
                <w:b/>
                <w:szCs w:val="22"/>
              </w:rPr>
              <w:t xml:space="preserve"> </w:t>
            </w:r>
            <w:r w:rsidRPr="00EA0AB5">
              <w:rPr>
                <w:rFonts w:cs="Arial"/>
                <w:b/>
                <w:szCs w:val="22"/>
              </w:rPr>
              <w:t xml:space="preserve">elektronisch mit </w:t>
            </w:r>
            <w:r w:rsidR="003A0B79" w:rsidRPr="00EA0AB5">
              <w:rPr>
                <w:rFonts w:cs="Arial"/>
                <w:b/>
                <w:szCs w:val="22"/>
              </w:rPr>
              <w:t>fortgeschrittener</w:t>
            </w:r>
            <w:r w:rsidR="003A0B79">
              <w:rPr>
                <w:rFonts w:cs="Arial"/>
                <w:b/>
                <w:szCs w:val="22"/>
              </w:rPr>
              <w:t>/m</w:t>
            </w:r>
            <w:r w:rsidRPr="00EA0AB5">
              <w:rPr>
                <w:rFonts w:cs="Arial"/>
                <w:b/>
                <w:szCs w:val="22"/>
              </w:rPr>
              <w:t xml:space="preserve"> Signatur</w:t>
            </w:r>
            <w:r w:rsidR="003A0B79">
              <w:rPr>
                <w:rFonts w:cs="Arial"/>
                <w:b/>
                <w:szCs w:val="22"/>
              </w:rPr>
              <w:t>/Siegel oder</w:t>
            </w:r>
            <w:r w:rsidRPr="00EA0AB5">
              <w:rPr>
                <w:rFonts w:cs="Arial"/>
                <w:b/>
                <w:szCs w:val="22"/>
              </w:rPr>
              <w:t xml:space="preserve"> elektronisch mit </w:t>
            </w:r>
            <w:r w:rsidR="003A0B79" w:rsidRPr="00EA0AB5">
              <w:rPr>
                <w:rFonts w:cs="Arial"/>
                <w:b/>
                <w:szCs w:val="22"/>
              </w:rPr>
              <w:t>qualifizierter</w:t>
            </w:r>
            <w:r w:rsidR="003A0B79">
              <w:rPr>
                <w:rFonts w:cs="Arial"/>
                <w:b/>
                <w:szCs w:val="22"/>
              </w:rPr>
              <w:t>/m</w:t>
            </w:r>
            <w:r w:rsidRPr="00EA0AB5">
              <w:rPr>
                <w:rFonts w:cs="Arial"/>
                <w:b/>
                <w:szCs w:val="22"/>
              </w:rPr>
              <w:t xml:space="preserve"> Signatur</w:t>
            </w:r>
            <w:r w:rsidR="003A0B79">
              <w:rPr>
                <w:rFonts w:cs="Arial"/>
                <w:b/>
                <w:szCs w:val="22"/>
              </w:rPr>
              <w:t>/Siegel</w:t>
            </w:r>
            <w:r w:rsidRPr="00EA0AB5">
              <w:rPr>
                <w:rFonts w:cs="Arial"/>
                <w:b/>
                <w:szCs w:val="22"/>
              </w:rPr>
              <w:t xml:space="preserve"> abgegeben werden. </w:t>
            </w:r>
          </w:p>
          <w:p w14:paraId="50821A9E" w14:textId="77777777" w:rsidR="00C111A3" w:rsidRDefault="00C111A3" w:rsidP="00EA0AB5">
            <w:pPr>
              <w:autoSpaceDE w:val="0"/>
              <w:autoSpaceDN w:val="0"/>
              <w:adjustRightInd w:val="0"/>
              <w:spacing w:line="276" w:lineRule="auto"/>
              <w:ind w:right="57"/>
              <w:rPr>
                <w:rFonts w:cs="Arial"/>
                <w:b/>
                <w:szCs w:val="22"/>
              </w:rPr>
            </w:pPr>
          </w:p>
          <w:p w14:paraId="2A440BF9" w14:textId="77777777" w:rsidR="003A0B79" w:rsidRPr="003A0B79" w:rsidRDefault="00C111A3" w:rsidP="00C111A3">
            <w:pPr>
              <w:autoSpaceDE w:val="0"/>
              <w:autoSpaceDN w:val="0"/>
              <w:adjustRightInd w:val="0"/>
              <w:spacing w:after="240" w:line="276" w:lineRule="auto"/>
              <w:ind w:right="57"/>
              <w:rPr>
                <w:b/>
                <w:color w:val="FFFFFF"/>
                <w:sz w:val="24"/>
              </w:rPr>
            </w:pPr>
            <w:r w:rsidRPr="00EA0AB5">
              <w:rPr>
                <w:rFonts w:cs="Arial"/>
                <w:b/>
                <w:szCs w:val="22"/>
              </w:rPr>
              <w:t>Die schriftliche Abgabe</w:t>
            </w:r>
            <w:r>
              <w:rPr>
                <w:rFonts w:cs="Arial"/>
                <w:b/>
                <w:szCs w:val="22"/>
              </w:rPr>
              <w:t xml:space="preserve"> des Teilnahmeantrags</w:t>
            </w:r>
            <w:r w:rsidRPr="00EA0AB5">
              <w:rPr>
                <w:rFonts w:cs="Arial"/>
                <w:b/>
                <w:szCs w:val="22"/>
              </w:rPr>
              <w:t xml:space="preserve"> ist NICHT zugelassen!</w:t>
            </w:r>
            <w:r w:rsidRPr="003A0B79">
              <w:rPr>
                <w:b/>
                <w:color w:val="FFFFFF"/>
                <w:sz w:val="24"/>
              </w:rPr>
              <w:t xml:space="preserve"> </w:t>
            </w:r>
          </w:p>
        </w:tc>
      </w:tr>
    </w:tbl>
    <w:p w14:paraId="0A7BAF70" w14:textId="77777777" w:rsidR="004130BD" w:rsidRDefault="004130BD">
      <w:r>
        <w:rPr>
          <w:b/>
          <w:bCs/>
        </w:rPr>
        <w:br w:type="page"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79"/>
        <w:gridCol w:w="5075"/>
      </w:tblGrid>
      <w:tr w:rsidR="009C3494" w:rsidRPr="000D09AD" w14:paraId="724CA6BF" w14:textId="77777777" w:rsidTr="009E3651">
        <w:trPr>
          <w:trHeight w:hRule="exact" w:val="68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06147C" w14:textId="77777777" w:rsidR="009C3494" w:rsidRPr="001E3EF3" w:rsidRDefault="009C3494" w:rsidP="009C3494">
            <w:pPr>
              <w:pStyle w:val="berschrift3"/>
              <w:ind w:right="-108"/>
              <w:rPr>
                <w:sz w:val="24"/>
                <w:szCs w:val="24"/>
              </w:rPr>
            </w:pPr>
            <w:r>
              <w:lastRenderedPageBreak/>
              <w:t>6. Erklärung der Bewerbergemeinschaft</w:t>
            </w:r>
            <w:r w:rsidR="00743B93">
              <w:t xml:space="preserve"> (falls zutreffend)</w:t>
            </w:r>
          </w:p>
        </w:tc>
      </w:tr>
      <w:tr w:rsidR="009C3494" w14:paraId="51EC95D1" w14:textId="77777777" w:rsidTr="009E3651">
        <w:trPr>
          <w:trHeight w:val="454"/>
        </w:trPr>
        <w:tc>
          <w:tcPr>
            <w:tcW w:w="932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5D517" w14:textId="77777777" w:rsidR="009C3494" w:rsidRDefault="009C3494" w:rsidP="0020713F">
            <w:pPr>
              <w:spacing w:before="240" w:after="240"/>
            </w:pPr>
            <w:r>
              <w:t>Die nachstehend aufgeführten Unternehmen der Bewerbergemeinschaft</w:t>
            </w:r>
          </w:p>
        </w:tc>
      </w:tr>
      <w:tr w:rsidR="004C0ACB" w14:paraId="072C3C71" w14:textId="77777777" w:rsidTr="004130BD">
        <w:trPr>
          <w:trHeight w:val="963"/>
        </w:trPr>
        <w:tc>
          <w:tcPr>
            <w:tcW w:w="468" w:type="dxa"/>
            <w:shd w:val="clear" w:color="auto" w:fill="auto"/>
            <w:vAlign w:val="center"/>
          </w:tcPr>
          <w:p w14:paraId="7C3C512F" w14:textId="77777777" w:rsidR="004C0ACB" w:rsidRDefault="004C0ACB" w:rsidP="006A6F45">
            <w:r>
              <w:t>1.</w:t>
            </w:r>
          </w:p>
        </w:tc>
        <w:tc>
          <w:tcPr>
            <w:tcW w:w="3779" w:type="dxa"/>
            <w:shd w:val="clear" w:color="auto" w:fill="auto"/>
            <w:vAlign w:val="center"/>
          </w:tcPr>
          <w:p w14:paraId="310370B6" w14:textId="77777777" w:rsidR="004C0ACB" w:rsidRDefault="0020713F" w:rsidP="0020713F">
            <w:r>
              <w:t xml:space="preserve">der bevollmächtigte </w:t>
            </w:r>
            <w:r w:rsidR="004C0ACB">
              <w:t>Vertreter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6C07BAAD" w14:textId="77777777" w:rsidR="004C0ACB" w:rsidRDefault="004C0ACB" w:rsidP="000D09AD">
            <w:pPr>
              <w:spacing w:line="360" w:lineRule="auto"/>
            </w:pPr>
            <w: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7" w:name="Text1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7F916067" w14:textId="77777777" w:rsidR="004C0ACB" w:rsidRDefault="004C0ACB" w:rsidP="009B731A">
            <w:r>
              <w:t xml:space="preserve">(Name bzw. </w:t>
            </w:r>
            <w:r w:rsidR="009B731A">
              <w:t>Unternehmen</w:t>
            </w:r>
            <w:r>
              <w:t>)</w:t>
            </w:r>
          </w:p>
        </w:tc>
      </w:tr>
      <w:tr w:rsidR="004C0ACB" w14:paraId="294A5E87" w14:textId="77777777" w:rsidTr="004130BD">
        <w:trPr>
          <w:trHeight w:val="883"/>
        </w:trPr>
        <w:tc>
          <w:tcPr>
            <w:tcW w:w="468" w:type="dxa"/>
            <w:shd w:val="clear" w:color="auto" w:fill="auto"/>
            <w:vAlign w:val="center"/>
          </w:tcPr>
          <w:p w14:paraId="4717799E" w14:textId="77777777" w:rsidR="004C0ACB" w:rsidRDefault="004C0ACB" w:rsidP="006A6F45">
            <w:r>
              <w:t>2.</w:t>
            </w:r>
          </w:p>
        </w:tc>
        <w:tc>
          <w:tcPr>
            <w:tcW w:w="3779" w:type="dxa"/>
            <w:shd w:val="clear" w:color="auto" w:fill="auto"/>
            <w:vAlign w:val="center"/>
          </w:tcPr>
          <w:p w14:paraId="6AA16F93" w14:textId="77777777" w:rsidR="004C0ACB" w:rsidRDefault="004C0ACB" w:rsidP="006A6F45">
            <w:r>
              <w:t>das Mitglied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4E4237B0" w14:textId="77777777" w:rsidR="004C0ACB" w:rsidRDefault="004C0ACB" w:rsidP="000D09AD">
            <w:pPr>
              <w:spacing w:line="360" w:lineRule="auto"/>
            </w:pPr>
            <w: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D5F3A3F" w14:textId="77777777" w:rsidR="004C0ACB" w:rsidRDefault="004C0ACB" w:rsidP="009B731A">
            <w:r>
              <w:t>(Name bzw.</w:t>
            </w:r>
            <w:r w:rsidR="004B2BC7">
              <w:t xml:space="preserve"> </w:t>
            </w:r>
            <w:r w:rsidR="009B731A">
              <w:t>Unternehmen</w:t>
            </w:r>
            <w:r>
              <w:t>)</w:t>
            </w:r>
          </w:p>
        </w:tc>
      </w:tr>
      <w:tr w:rsidR="004C0ACB" w14:paraId="3D4EAAF4" w14:textId="77777777" w:rsidTr="004130BD">
        <w:trPr>
          <w:trHeight w:val="887"/>
        </w:trPr>
        <w:tc>
          <w:tcPr>
            <w:tcW w:w="468" w:type="dxa"/>
            <w:shd w:val="clear" w:color="auto" w:fill="auto"/>
            <w:vAlign w:val="center"/>
          </w:tcPr>
          <w:p w14:paraId="25191A24" w14:textId="77777777" w:rsidR="004C0ACB" w:rsidRDefault="004C0ACB" w:rsidP="006A6F45">
            <w:r>
              <w:t>3.</w:t>
            </w:r>
          </w:p>
        </w:tc>
        <w:tc>
          <w:tcPr>
            <w:tcW w:w="3779" w:type="dxa"/>
            <w:shd w:val="clear" w:color="auto" w:fill="auto"/>
            <w:vAlign w:val="center"/>
          </w:tcPr>
          <w:p w14:paraId="4F0C9A4A" w14:textId="77777777" w:rsidR="004C0ACB" w:rsidRDefault="004C0ACB" w:rsidP="006A6F45">
            <w:r>
              <w:t>das Mitglied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3187E01A" w14:textId="77777777" w:rsidR="004C0ACB" w:rsidRDefault="004C0ACB" w:rsidP="000D09AD">
            <w:pPr>
              <w:spacing w:line="360" w:lineRule="auto"/>
            </w:pPr>
            <w: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4AD0968" w14:textId="77777777" w:rsidR="004C0ACB" w:rsidRDefault="004C0ACB" w:rsidP="009B731A">
            <w:r>
              <w:t>(Name bzw.</w:t>
            </w:r>
            <w:r w:rsidR="004B2BC7">
              <w:t xml:space="preserve"> </w:t>
            </w:r>
            <w:r w:rsidR="009B731A">
              <w:t>Unternehmen</w:t>
            </w:r>
            <w:r>
              <w:t>)</w:t>
            </w:r>
          </w:p>
        </w:tc>
      </w:tr>
      <w:tr w:rsidR="004C0ACB" w14:paraId="206A07DA" w14:textId="77777777" w:rsidTr="004130BD">
        <w:trPr>
          <w:trHeight w:val="2688"/>
        </w:trPr>
        <w:tc>
          <w:tcPr>
            <w:tcW w:w="9322" w:type="dxa"/>
            <w:gridSpan w:val="3"/>
            <w:shd w:val="clear" w:color="auto" w:fill="auto"/>
            <w:vAlign w:val="center"/>
          </w:tcPr>
          <w:p w14:paraId="0E013A1F" w14:textId="77777777" w:rsidR="004C0ACB" w:rsidRDefault="004C0ACB" w:rsidP="0020713F">
            <w:pPr>
              <w:spacing w:before="240" w:line="360" w:lineRule="auto"/>
            </w:pPr>
            <w:r>
              <w:t>erklären,</w:t>
            </w:r>
          </w:p>
          <w:p w14:paraId="601F64D1" w14:textId="77777777" w:rsidR="004C0ACB" w:rsidRDefault="004C0ACB" w:rsidP="0020713F">
            <w:pPr>
              <w:numPr>
                <w:ilvl w:val="0"/>
                <w:numId w:val="10"/>
              </w:numPr>
              <w:tabs>
                <w:tab w:val="clear" w:pos="863"/>
                <w:tab w:val="num" w:pos="360"/>
              </w:tabs>
              <w:spacing w:line="360" w:lineRule="auto"/>
              <w:ind w:left="360"/>
            </w:pPr>
            <w:r>
              <w:t xml:space="preserve">dass der bevollmächtige Vertreter die </w:t>
            </w:r>
            <w:r w:rsidR="001A1C95">
              <w:t xml:space="preserve">Bewerbergemeinschaft </w:t>
            </w:r>
            <w:r>
              <w:t xml:space="preserve">gegenüber dem Auftraggeber rechtsverbindlich vertritt und berechtigt ist, im Rahmen des Vergabeverfahrens uneingeschränkt im Namen aller Mitglieder der </w:t>
            </w:r>
            <w:r w:rsidR="001A1C95">
              <w:t xml:space="preserve">Bewerbergemeinschaft </w:t>
            </w:r>
            <w:r>
              <w:t>zu handeln.</w:t>
            </w:r>
          </w:p>
          <w:p w14:paraId="2F6B908D" w14:textId="77777777" w:rsidR="004C0ACB" w:rsidRDefault="004C0ACB" w:rsidP="0020713F">
            <w:pPr>
              <w:numPr>
                <w:ilvl w:val="0"/>
                <w:numId w:val="10"/>
              </w:numPr>
              <w:tabs>
                <w:tab w:val="clear" w:pos="863"/>
                <w:tab w:val="num" w:pos="360"/>
              </w:tabs>
              <w:spacing w:line="360" w:lineRule="auto"/>
              <w:ind w:left="360"/>
            </w:pPr>
            <w:r>
              <w:t>dass der bevollmächtigte Vertreter berechtigt ist, Zahlungen des Auftraggebers für jedes Mitglied mit befreiender Wirkung anzunehmen.</w:t>
            </w:r>
          </w:p>
          <w:p w14:paraId="4C9536E8" w14:textId="77777777" w:rsidR="004C0ACB" w:rsidRDefault="004C0ACB" w:rsidP="0020713F">
            <w:pPr>
              <w:numPr>
                <w:ilvl w:val="0"/>
                <w:numId w:val="10"/>
              </w:numPr>
              <w:tabs>
                <w:tab w:val="clear" w:pos="863"/>
                <w:tab w:val="num" w:pos="360"/>
              </w:tabs>
              <w:spacing w:line="360" w:lineRule="auto"/>
              <w:ind w:left="360"/>
            </w:pPr>
            <w:r>
              <w:t>dass sie sich im Falle einer Auftragserteilung zu einer Arbeitsgemeinschaft zusammenschließen.</w:t>
            </w:r>
          </w:p>
          <w:p w14:paraId="13683947" w14:textId="77777777" w:rsidR="004C0ACB" w:rsidRDefault="004C0ACB" w:rsidP="0020713F">
            <w:pPr>
              <w:numPr>
                <w:ilvl w:val="0"/>
                <w:numId w:val="10"/>
              </w:numPr>
              <w:tabs>
                <w:tab w:val="clear" w:pos="863"/>
                <w:tab w:val="num" w:pos="360"/>
              </w:tabs>
              <w:spacing w:line="360" w:lineRule="auto"/>
              <w:ind w:left="360"/>
            </w:pPr>
            <w:r>
              <w:t>die Mitglieder gesamtschuldnerisch haftend auch über die Auflösung der ARGE hinaus auftreten.</w:t>
            </w:r>
          </w:p>
        </w:tc>
      </w:tr>
      <w:tr w:rsidR="004C0ACB" w14:paraId="6CE09167" w14:textId="77777777" w:rsidTr="004130BD">
        <w:trPr>
          <w:trHeight w:val="1667"/>
        </w:trPr>
        <w:tc>
          <w:tcPr>
            <w:tcW w:w="468" w:type="dxa"/>
            <w:shd w:val="clear" w:color="auto" w:fill="auto"/>
            <w:vAlign w:val="center"/>
          </w:tcPr>
          <w:p w14:paraId="1EBBEC5F" w14:textId="77777777" w:rsidR="004C0ACB" w:rsidRDefault="004C0ACB" w:rsidP="004C0ACB">
            <w:r>
              <w:t>zu 1.</w:t>
            </w:r>
          </w:p>
        </w:tc>
        <w:tc>
          <w:tcPr>
            <w:tcW w:w="3779" w:type="dxa"/>
            <w:shd w:val="clear" w:color="auto" w:fill="auto"/>
            <w:vAlign w:val="bottom"/>
          </w:tcPr>
          <w:p w14:paraId="2A67B881" w14:textId="77777777" w:rsidR="004C0ACB" w:rsidRDefault="006A6F45" w:rsidP="000D09AD">
            <w:pPr>
              <w:spacing w:line="360" w:lineRule="auto"/>
            </w:pPr>
            <w: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8" w:name="Text1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681DE4FC" w14:textId="77777777" w:rsidR="006A6F45" w:rsidRDefault="006A6F45" w:rsidP="004C0ACB">
            <w:r>
              <w:t>(Ort, Datum)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5DE67342" w14:textId="77777777" w:rsidR="004C0ACB" w:rsidRPr="0068308C" w:rsidRDefault="006A6F45" w:rsidP="009B731A">
            <w:r w:rsidRPr="0068308C">
              <w:t>(Firmenstempel)</w:t>
            </w:r>
          </w:p>
        </w:tc>
      </w:tr>
      <w:tr w:rsidR="006A6F45" w14:paraId="59C95912" w14:textId="77777777" w:rsidTr="004130BD">
        <w:trPr>
          <w:trHeight w:val="1637"/>
        </w:trPr>
        <w:tc>
          <w:tcPr>
            <w:tcW w:w="468" w:type="dxa"/>
            <w:shd w:val="clear" w:color="auto" w:fill="auto"/>
            <w:vAlign w:val="center"/>
          </w:tcPr>
          <w:p w14:paraId="7E3701DE" w14:textId="77777777" w:rsidR="006A6F45" w:rsidRDefault="006A6F45" w:rsidP="004C0ACB">
            <w:r>
              <w:t>zu 2.</w:t>
            </w:r>
          </w:p>
        </w:tc>
        <w:tc>
          <w:tcPr>
            <w:tcW w:w="3779" w:type="dxa"/>
            <w:shd w:val="clear" w:color="auto" w:fill="auto"/>
            <w:vAlign w:val="bottom"/>
          </w:tcPr>
          <w:p w14:paraId="1F4F9FC1" w14:textId="77777777" w:rsidR="006A6F45" w:rsidRDefault="006A6F45" w:rsidP="000D09AD">
            <w:pPr>
              <w:spacing w:line="360" w:lineRule="auto"/>
            </w:pPr>
            <w: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CB07D90" w14:textId="77777777" w:rsidR="006A6F45" w:rsidRDefault="006A6F45" w:rsidP="006B5ED6">
            <w:r>
              <w:t>(Ort, Datum)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29CDDDF9" w14:textId="77777777" w:rsidR="006A6F45" w:rsidRPr="0068308C" w:rsidRDefault="006A6F45" w:rsidP="009B731A">
            <w:r w:rsidRPr="0068308C">
              <w:t>(Firmenstempel)</w:t>
            </w:r>
          </w:p>
        </w:tc>
      </w:tr>
      <w:tr w:rsidR="006A6F45" w14:paraId="1B60091D" w14:textId="77777777" w:rsidTr="004130BD">
        <w:trPr>
          <w:trHeight w:val="1683"/>
        </w:trPr>
        <w:tc>
          <w:tcPr>
            <w:tcW w:w="468" w:type="dxa"/>
            <w:shd w:val="clear" w:color="auto" w:fill="auto"/>
            <w:vAlign w:val="center"/>
          </w:tcPr>
          <w:p w14:paraId="1C6AE98C" w14:textId="77777777" w:rsidR="006A6F45" w:rsidRDefault="006A6F45" w:rsidP="004C0ACB">
            <w:r>
              <w:t>zu 3.</w:t>
            </w:r>
          </w:p>
        </w:tc>
        <w:tc>
          <w:tcPr>
            <w:tcW w:w="3779" w:type="dxa"/>
            <w:shd w:val="clear" w:color="auto" w:fill="auto"/>
            <w:vAlign w:val="bottom"/>
          </w:tcPr>
          <w:p w14:paraId="4C8E69D0" w14:textId="77777777" w:rsidR="006A6F45" w:rsidRDefault="006A6F45" w:rsidP="000D09AD">
            <w:pPr>
              <w:spacing w:line="360" w:lineRule="auto"/>
            </w:pPr>
            <w: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E7E351F" w14:textId="77777777" w:rsidR="006A6F45" w:rsidRDefault="006A6F45" w:rsidP="006B5ED6">
            <w:r>
              <w:t>(Ort, Datum)</w:t>
            </w:r>
          </w:p>
        </w:tc>
        <w:tc>
          <w:tcPr>
            <w:tcW w:w="5075" w:type="dxa"/>
            <w:shd w:val="clear" w:color="auto" w:fill="auto"/>
            <w:vAlign w:val="bottom"/>
          </w:tcPr>
          <w:p w14:paraId="1AC89099" w14:textId="77777777" w:rsidR="006A6F45" w:rsidRPr="0068308C" w:rsidRDefault="006A6F45" w:rsidP="009B731A">
            <w:r w:rsidRPr="0068308C">
              <w:t>(Firmenstempel)</w:t>
            </w:r>
          </w:p>
        </w:tc>
      </w:tr>
    </w:tbl>
    <w:p w14:paraId="4E4A549B" w14:textId="01649DA5" w:rsidR="00EA70C4" w:rsidRDefault="00EA70C4" w:rsidP="00AE1334">
      <w:pPr>
        <w:tabs>
          <w:tab w:val="left" w:pos="900"/>
          <w:tab w:val="left" w:pos="1980"/>
          <w:tab w:val="left" w:pos="4680"/>
        </w:tabs>
        <w:ind w:right="-4"/>
        <w:jc w:val="both"/>
      </w:pPr>
    </w:p>
    <w:p w14:paraId="0C00810F" w14:textId="0A63E62F" w:rsidR="00287138" w:rsidRDefault="00287138" w:rsidP="00AE1334">
      <w:pPr>
        <w:tabs>
          <w:tab w:val="left" w:pos="900"/>
          <w:tab w:val="left" w:pos="1980"/>
          <w:tab w:val="left" w:pos="4680"/>
        </w:tabs>
        <w:ind w:right="-4"/>
        <w:jc w:val="both"/>
      </w:pPr>
    </w:p>
    <w:sectPr w:rsidR="00287138" w:rsidSect="005C727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845" w:bottom="1134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DB45E" w14:textId="77777777" w:rsidR="006201DC" w:rsidRDefault="006201DC" w:rsidP="00C935AF">
      <w:r>
        <w:separator/>
      </w:r>
    </w:p>
  </w:endnote>
  <w:endnote w:type="continuationSeparator" w:id="0">
    <w:p w14:paraId="32BF95DA" w14:textId="77777777" w:rsidR="006201DC" w:rsidRDefault="006201DC" w:rsidP="00C9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5ED4" w14:textId="77777777" w:rsidR="00E547ED" w:rsidRDefault="00E547ED" w:rsidP="00933FB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A2FCED2" w14:textId="77777777" w:rsidR="00E547ED" w:rsidRDefault="00E547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400342"/>
      <w:docPartObj>
        <w:docPartGallery w:val="Page Numbers (Bottom of Page)"/>
        <w:docPartUnique/>
      </w:docPartObj>
    </w:sdtPr>
    <w:sdtEndPr/>
    <w:sdtContent>
      <w:p w14:paraId="6A4FBB4C" w14:textId="68329779" w:rsidR="00287138" w:rsidRDefault="002871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0DD6FF" w14:textId="77777777" w:rsidR="00E547ED" w:rsidRDefault="00E547ED" w:rsidP="004048F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4DC1" w14:textId="77777777" w:rsidR="00E547ED" w:rsidRDefault="00FF463C" w:rsidP="007604BE">
    <w:pPr>
      <w:pStyle w:val="Fuzeile"/>
      <w:rPr>
        <w:rFonts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9346FC5" wp14:editId="0BB09C9B">
              <wp:simplePos x="0" y="0"/>
              <wp:positionH relativeFrom="column">
                <wp:posOffset>-723900</wp:posOffset>
              </wp:positionH>
              <wp:positionV relativeFrom="paragraph">
                <wp:posOffset>-3898265</wp:posOffset>
              </wp:positionV>
              <wp:extent cx="390525" cy="3963035"/>
              <wp:effectExtent l="0" t="0" r="9525" b="0"/>
              <wp:wrapNone/>
              <wp:docPr id="6" name="Textfeld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0525" cy="39630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88FD39" w14:textId="77777777" w:rsidR="006049EC" w:rsidRPr="00CC6C48" w:rsidRDefault="006049EC" w:rsidP="00BD1A0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 xml:space="preserve">Teilnahmeantrag </w:t>
                          </w:r>
                          <w:r w:rsidR="005C727E"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>VgV</w:t>
                          </w:r>
                          <w:r w:rsidR="005C727E" w:rsidRPr="00CC6C48"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 xml:space="preserve"> </w:t>
                          </w:r>
                          <w:r w:rsidR="00E547ED" w:rsidRPr="00CC6C48"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 xml:space="preserve">– 60.30.14.0 – </w:t>
                          </w:r>
                          <w:r w:rsidR="008B7963"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>2020_06_0</w:t>
                          </w:r>
                          <w:r w:rsidR="00DA1176">
                            <w:rPr>
                              <w:rFonts w:cs="Arial"/>
                              <w:color w:val="D9D9D9"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346FC5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6" type="#_x0000_t202" style="position:absolute;margin-left:-57pt;margin-top:-306.95pt;width:30.75pt;height:31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" fillcolor="window" stroked="f" strokeweight=".5pt">
              <v:textbox style="layout-flow:vertical;mso-layout-flow-alt:bottom-to-top">
                <w:txbxContent>
                  <w:p w14:paraId="7B88FD39" w14:textId="77777777" w:rsidR="006049EC" w:rsidRPr="00CC6C48" w:rsidRDefault="006049EC" w:rsidP="00BD1A0B">
                    <w:pPr>
                      <w:autoSpaceDE w:val="0"/>
                      <w:autoSpaceDN w:val="0"/>
                      <w:adjustRightInd w:val="0"/>
                      <w:rPr>
                        <w:rFonts w:cs="Arial"/>
                        <w:color w:val="D9D9D9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color w:val="D9D9D9"/>
                        <w:sz w:val="16"/>
                        <w:szCs w:val="16"/>
                      </w:rPr>
                      <w:t xml:space="preserve">Teilnahmeantrag </w:t>
                    </w:r>
                    <w:r w:rsidR="005C727E">
                      <w:rPr>
                        <w:rFonts w:cs="Arial"/>
                        <w:color w:val="D9D9D9"/>
                        <w:sz w:val="16"/>
                        <w:szCs w:val="16"/>
                      </w:rPr>
                      <w:t>VgV</w:t>
                    </w:r>
                    <w:r w:rsidR="005C727E" w:rsidRPr="00CC6C48">
                      <w:rPr>
                        <w:rFonts w:cs="Arial"/>
                        <w:color w:val="D9D9D9"/>
                        <w:sz w:val="16"/>
                        <w:szCs w:val="16"/>
                      </w:rPr>
                      <w:t xml:space="preserve"> </w:t>
                    </w:r>
                    <w:r w:rsidR="00E547ED" w:rsidRPr="00CC6C48">
                      <w:rPr>
                        <w:rFonts w:cs="Arial"/>
                        <w:color w:val="D9D9D9"/>
                        <w:sz w:val="16"/>
                        <w:szCs w:val="16"/>
                      </w:rPr>
                      <w:t xml:space="preserve">– 60.30.14.0 – </w:t>
                    </w:r>
                    <w:r w:rsidR="008B7963">
                      <w:rPr>
                        <w:rFonts w:cs="Arial"/>
                        <w:color w:val="D9D9D9"/>
                        <w:sz w:val="16"/>
                        <w:szCs w:val="16"/>
                      </w:rPr>
                      <w:t>2020_06_0</w:t>
                    </w:r>
                    <w:r w:rsidR="00DA1176">
                      <w:rPr>
                        <w:rFonts w:cs="Arial"/>
                        <w:color w:val="D9D9D9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10A7ACF9" w14:textId="77777777" w:rsidR="00E547ED" w:rsidRDefault="00E547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AB8F" w14:textId="77777777" w:rsidR="006201DC" w:rsidRDefault="006201DC" w:rsidP="00C935AF">
      <w:bookmarkStart w:id="0" w:name="_Hlk198910011"/>
      <w:bookmarkEnd w:id="0"/>
      <w:r>
        <w:separator/>
      </w:r>
    </w:p>
  </w:footnote>
  <w:footnote w:type="continuationSeparator" w:id="0">
    <w:p w14:paraId="74B33263" w14:textId="77777777" w:rsidR="006201DC" w:rsidRDefault="006201DC" w:rsidP="00C935AF">
      <w:r>
        <w:continuationSeparator/>
      </w:r>
    </w:p>
  </w:footnote>
  <w:footnote w:id="1">
    <w:p w14:paraId="11749717" w14:textId="77777777" w:rsidR="00E547ED" w:rsidRPr="001D1096" w:rsidRDefault="00E547ED">
      <w:pPr>
        <w:pStyle w:val="Funotentext"/>
        <w:rPr>
          <w:sz w:val="16"/>
          <w:szCs w:val="16"/>
        </w:rPr>
      </w:pPr>
      <w:r w:rsidRPr="001D1096">
        <w:rPr>
          <w:rStyle w:val="Funotenzeichen"/>
          <w:sz w:val="16"/>
          <w:szCs w:val="16"/>
        </w:rPr>
        <w:footnoteRef/>
      </w:r>
      <w:r w:rsidRPr="001D1096">
        <w:rPr>
          <w:sz w:val="16"/>
          <w:szCs w:val="16"/>
        </w:rPr>
        <w:t xml:space="preserve"> In diesem </w:t>
      </w:r>
      <w:r>
        <w:rPr>
          <w:sz w:val="16"/>
          <w:szCs w:val="16"/>
        </w:rPr>
        <w:t xml:space="preserve">Teilnahmeantrag </w:t>
      </w:r>
      <w:r w:rsidRPr="001D1096">
        <w:rPr>
          <w:sz w:val="16"/>
          <w:szCs w:val="16"/>
        </w:rPr>
        <w:t>wird im Sinne der Übersichtlichkeit und einfacheren Handhabung (Verständlichkeit) nur die Bezeichnung Bewerber/Bewerbergemeinschaft verwendet. Die Bezeichnung hängt vom jeweiligen Verfahrensstadium ab und ist in ihrer jeweils richtigen Form immer mit eingeschlossen:</w:t>
      </w:r>
    </w:p>
    <w:p w14:paraId="40D50A59" w14:textId="77777777" w:rsidR="00E547ED" w:rsidRDefault="00E547ED">
      <w:pPr>
        <w:pStyle w:val="Funotentext"/>
      </w:pPr>
      <w:r w:rsidRPr="001D1096">
        <w:rPr>
          <w:sz w:val="16"/>
          <w:szCs w:val="16"/>
        </w:rPr>
        <w:t>Der Bewerber/Die Bewerbergemeinschaft wird bei etwaiger Aufforderung zur Angebotsabgabe zum Bieter/zur Bietergemeinschaft. Der Bieter/Die Bietergemeinschaft wird im Falle einer etwaigen Auftragserteilung zum Auftragnehmer/zur Arbeitsgemeinschaft. Die hier abgegebenen Erklärungen gelten für sämtliche Verfahrensstadien unabhängig von der jeweiligen Bezeichnung.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9D955" w14:textId="77777777" w:rsidR="00E547ED" w:rsidRPr="00014A80" w:rsidRDefault="00E547ED" w:rsidP="00F643CA">
    <w:pPr>
      <w:pStyle w:val="Kopfzeile"/>
    </w:pPr>
    <w:r>
      <w:rPr>
        <w:b/>
        <w:szCs w:val="22"/>
      </w:rPr>
      <w:tab/>
    </w:r>
    <w:r>
      <w:rPr>
        <w:b/>
        <w:szCs w:val="22"/>
      </w:rPr>
      <w:tab/>
    </w:r>
    <w:r w:rsidR="005C727E">
      <w:rPr>
        <w:noProof/>
      </w:rPr>
      <w:drawing>
        <wp:inline distT="0" distB="0" distL="0" distR="0" wp14:anchorId="723365B3" wp14:editId="38D17758">
          <wp:extent cx="2711450" cy="294005"/>
          <wp:effectExtent l="0" t="0" r="0" b="0"/>
          <wp:docPr id="5" name="Bild 1" descr="LogoBlank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Blank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1450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D35157" w14:textId="77777777" w:rsidR="00E547ED" w:rsidRPr="00F643CA" w:rsidRDefault="00E547ED" w:rsidP="00F643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B232" w14:textId="77777777" w:rsidR="00DD2D7E" w:rsidRDefault="00DD2D7E" w:rsidP="00CD5DAA">
    <w:pPr>
      <w:pStyle w:val="Kopfzeile"/>
      <w:rPr>
        <w:b/>
        <w:szCs w:val="22"/>
      </w:rPr>
    </w:pPr>
    <w:r>
      <w:rPr>
        <w:noProof/>
      </w:rPr>
      <w:drawing>
        <wp:inline distT="0" distB="0" distL="0" distR="0" wp14:anchorId="0095BC2D" wp14:editId="0B60B4FC">
          <wp:extent cx="2711450" cy="294005"/>
          <wp:effectExtent l="0" t="0" r="0" b="0"/>
          <wp:docPr id="4" name="Bild 1" descr="LogoBlank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Blank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1450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szCs w:val="22"/>
      </w:rPr>
      <w:t xml:space="preserve"> </w:t>
    </w:r>
    <w:r>
      <w:rPr>
        <w:b/>
        <w:szCs w:val="22"/>
      </w:rPr>
      <w:tab/>
    </w:r>
  </w:p>
  <w:p w14:paraId="4A2A0F82" w14:textId="51BF00A9" w:rsidR="00883931" w:rsidRPr="00883931" w:rsidRDefault="00C936B6" w:rsidP="00883931">
    <w:pPr>
      <w:pStyle w:val="Textkrper"/>
      <w:tabs>
        <w:tab w:val="right" w:pos="9638"/>
        <w:tab w:val="right" w:pos="14459"/>
        <w:tab w:val="right" w:pos="14742"/>
      </w:tabs>
      <w:jc w:val="right"/>
      <w:rPr>
        <w:rFonts w:cs="Arial"/>
        <w:b/>
        <w:noProof/>
        <w:color w:val="4472C4" w:themeColor="accent5"/>
        <w:sz w:val="20"/>
        <w:szCs w:val="22"/>
      </w:rPr>
    </w:pPr>
    <w:r>
      <w:rPr>
        <w:b/>
        <w:szCs w:val="22"/>
      </w:rPr>
      <w:ptab w:relativeTo="margin" w:alignment="right" w:leader="none"/>
    </w:r>
    <w:r w:rsidR="00883931" w:rsidRPr="00883931">
      <w:t xml:space="preserve"> </w:t>
    </w:r>
    <w:r w:rsidR="00883931" w:rsidRPr="00883931">
      <w:rPr>
        <w:rFonts w:cs="Arial"/>
        <w:b/>
        <w:noProof/>
        <w:color w:val="4472C4" w:themeColor="accent5"/>
        <w:sz w:val="20"/>
        <w:szCs w:val="22"/>
      </w:rPr>
      <w:t>Fachbereich Informationstechnologie</w:t>
    </w:r>
  </w:p>
  <w:p w14:paraId="4AA1CC90" w14:textId="77777777" w:rsidR="00883931" w:rsidRPr="00883931" w:rsidRDefault="00883931" w:rsidP="00883931">
    <w:pPr>
      <w:pStyle w:val="Textkrper"/>
      <w:tabs>
        <w:tab w:val="right" w:pos="9638"/>
        <w:tab w:val="right" w:pos="14459"/>
        <w:tab w:val="right" w:pos="14742"/>
      </w:tabs>
      <w:jc w:val="right"/>
      <w:rPr>
        <w:rFonts w:cs="Arial"/>
        <w:b/>
        <w:noProof/>
        <w:color w:val="4472C4" w:themeColor="accent5"/>
        <w:sz w:val="20"/>
        <w:szCs w:val="22"/>
      </w:rPr>
    </w:pPr>
    <w:r w:rsidRPr="00883931">
      <w:rPr>
        <w:rFonts w:cs="Arial"/>
        <w:b/>
        <w:noProof/>
        <w:color w:val="4472C4" w:themeColor="accent5"/>
        <w:sz w:val="20"/>
        <w:szCs w:val="22"/>
      </w:rPr>
      <w:t>Vergabe-Nr.: 12-41-011862400-000</w:t>
    </w:r>
  </w:p>
  <w:p w14:paraId="51AD9E17" w14:textId="2789381A" w:rsidR="00E547ED" w:rsidRPr="00883931" w:rsidRDefault="00883931" w:rsidP="00883931">
    <w:pPr>
      <w:pStyle w:val="Textkrper"/>
      <w:tabs>
        <w:tab w:val="right" w:pos="9638"/>
        <w:tab w:val="right" w:pos="14459"/>
        <w:tab w:val="right" w:pos="14742"/>
      </w:tabs>
      <w:jc w:val="right"/>
      <w:rPr>
        <w:color w:val="4472C4" w:themeColor="accent5"/>
      </w:rPr>
    </w:pPr>
    <w:r w:rsidRPr="00883931">
      <w:rPr>
        <w:rFonts w:cs="Arial"/>
        <w:b/>
        <w:noProof/>
        <w:color w:val="4472C4" w:themeColor="accent5"/>
        <w:sz w:val="20"/>
        <w:szCs w:val="22"/>
      </w:rPr>
      <w:t>Software für die Zentrale Betreuungsplatzvergabe (ZBPV)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67A7D"/>
    <w:multiLevelType w:val="hybridMultilevel"/>
    <w:tmpl w:val="3E5EE9EA"/>
    <w:lvl w:ilvl="0" w:tplc="0D7249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F73BB"/>
    <w:multiLevelType w:val="hybridMultilevel"/>
    <w:tmpl w:val="3E6C305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56F44"/>
    <w:multiLevelType w:val="hybridMultilevel"/>
    <w:tmpl w:val="50B6B1E2"/>
    <w:lvl w:ilvl="0" w:tplc="0B7036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D8F"/>
    <w:multiLevelType w:val="hybridMultilevel"/>
    <w:tmpl w:val="DFEACC1C"/>
    <w:lvl w:ilvl="0" w:tplc="CF28B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A51BE"/>
    <w:multiLevelType w:val="hybridMultilevel"/>
    <w:tmpl w:val="73B2FFA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72167"/>
    <w:multiLevelType w:val="hybridMultilevel"/>
    <w:tmpl w:val="94EE12B2"/>
    <w:lvl w:ilvl="0" w:tplc="CF28B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D052D"/>
    <w:multiLevelType w:val="hybridMultilevel"/>
    <w:tmpl w:val="3128257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E29EE"/>
    <w:multiLevelType w:val="hybridMultilevel"/>
    <w:tmpl w:val="840E7346"/>
    <w:lvl w:ilvl="0" w:tplc="04070001">
      <w:start w:val="1"/>
      <w:numFmt w:val="bullet"/>
      <w:lvlText w:val=""/>
      <w:lvlJc w:val="left"/>
      <w:pPr>
        <w:tabs>
          <w:tab w:val="num" w:pos="863"/>
        </w:tabs>
        <w:ind w:left="863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E7FAD"/>
    <w:multiLevelType w:val="multilevel"/>
    <w:tmpl w:val="07989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7A6FBD"/>
    <w:multiLevelType w:val="hybridMultilevel"/>
    <w:tmpl w:val="5622F02C"/>
    <w:lvl w:ilvl="0" w:tplc="CF28B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F2825"/>
    <w:multiLevelType w:val="hybridMultilevel"/>
    <w:tmpl w:val="2E8AAC7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568AA"/>
    <w:multiLevelType w:val="hybridMultilevel"/>
    <w:tmpl w:val="22AA5ABA"/>
    <w:lvl w:ilvl="0" w:tplc="DA1CF304">
      <w:start w:val="1"/>
      <w:numFmt w:val="bullet"/>
      <w:lvlText w:val=""/>
      <w:lvlJc w:val="left"/>
      <w:pPr>
        <w:tabs>
          <w:tab w:val="num" w:pos="863"/>
        </w:tabs>
        <w:ind w:left="863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04DEF"/>
    <w:multiLevelType w:val="hybridMultilevel"/>
    <w:tmpl w:val="8466AAE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C3F99"/>
    <w:multiLevelType w:val="hybridMultilevel"/>
    <w:tmpl w:val="179652D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EF474C"/>
    <w:multiLevelType w:val="hybridMultilevel"/>
    <w:tmpl w:val="C8FABF3E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64935"/>
    <w:multiLevelType w:val="hybridMultilevel"/>
    <w:tmpl w:val="AED6F0F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A645F0"/>
    <w:multiLevelType w:val="hybridMultilevel"/>
    <w:tmpl w:val="B1D4B86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6F6886"/>
    <w:multiLevelType w:val="hybridMultilevel"/>
    <w:tmpl w:val="7842006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A0D59"/>
    <w:multiLevelType w:val="hybridMultilevel"/>
    <w:tmpl w:val="D98C6236"/>
    <w:lvl w:ilvl="0" w:tplc="46DCC10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5954B4"/>
    <w:multiLevelType w:val="hybridMultilevel"/>
    <w:tmpl w:val="DFEACC1C"/>
    <w:lvl w:ilvl="0" w:tplc="CF28B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20547"/>
    <w:multiLevelType w:val="hybridMultilevel"/>
    <w:tmpl w:val="5E1CACF8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576A3"/>
    <w:multiLevelType w:val="hybridMultilevel"/>
    <w:tmpl w:val="B0ECE8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1736A"/>
    <w:multiLevelType w:val="hybridMultilevel"/>
    <w:tmpl w:val="40C087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2F5919"/>
    <w:multiLevelType w:val="hybridMultilevel"/>
    <w:tmpl w:val="F2B83204"/>
    <w:lvl w:ilvl="0" w:tplc="92789E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B544A"/>
    <w:multiLevelType w:val="hybridMultilevel"/>
    <w:tmpl w:val="E06C17D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7175E"/>
    <w:multiLevelType w:val="hybridMultilevel"/>
    <w:tmpl w:val="812C1D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91B"/>
    <w:multiLevelType w:val="hybridMultilevel"/>
    <w:tmpl w:val="0798924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102CF7"/>
    <w:multiLevelType w:val="multilevel"/>
    <w:tmpl w:val="22AA5ABA"/>
    <w:lvl w:ilvl="0">
      <w:start w:val="1"/>
      <w:numFmt w:val="bullet"/>
      <w:lvlText w:val=""/>
      <w:lvlJc w:val="left"/>
      <w:pPr>
        <w:tabs>
          <w:tab w:val="num" w:pos="863"/>
        </w:tabs>
        <w:ind w:left="8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DC13B3"/>
    <w:multiLevelType w:val="hybridMultilevel"/>
    <w:tmpl w:val="9A984B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707BA"/>
    <w:multiLevelType w:val="hybridMultilevel"/>
    <w:tmpl w:val="78F866F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3B1D"/>
    <w:multiLevelType w:val="hybridMultilevel"/>
    <w:tmpl w:val="C8FABF3E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181166">
    <w:abstractNumId w:val="1"/>
  </w:num>
  <w:num w:numId="2" w16cid:durableId="2108886650">
    <w:abstractNumId w:val="22"/>
  </w:num>
  <w:num w:numId="3" w16cid:durableId="1167089266">
    <w:abstractNumId w:val="13"/>
  </w:num>
  <w:num w:numId="4" w16cid:durableId="702176570">
    <w:abstractNumId w:val="16"/>
  </w:num>
  <w:num w:numId="5" w16cid:durableId="1029524728">
    <w:abstractNumId w:val="26"/>
  </w:num>
  <w:num w:numId="6" w16cid:durableId="306664977">
    <w:abstractNumId w:val="8"/>
  </w:num>
  <w:num w:numId="7" w16cid:durableId="545143352">
    <w:abstractNumId w:val="24"/>
  </w:num>
  <w:num w:numId="8" w16cid:durableId="335766198">
    <w:abstractNumId w:val="11"/>
  </w:num>
  <w:num w:numId="9" w16cid:durableId="276135927">
    <w:abstractNumId w:val="27"/>
  </w:num>
  <w:num w:numId="10" w16cid:durableId="186450720">
    <w:abstractNumId w:val="7"/>
  </w:num>
  <w:num w:numId="11" w16cid:durableId="316685561">
    <w:abstractNumId w:val="2"/>
  </w:num>
  <w:num w:numId="12" w16cid:durableId="470829713">
    <w:abstractNumId w:val="4"/>
  </w:num>
  <w:num w:numId="13" w16cid:durableId="1025866128">
    <w:abstractNumId w:val="6"/>
  </w:num>
  <w:num w:numId="14" w16cid:durableId="2117675717">
    <w:abstractNumId w:val="0"/>
  </w:num>
  <w:num w:numId="15" w16cid:durableId="525754381">
    <w:abstractNumId w:val="15"/>
  </w:num>
  <w:num w:numId="16" w16cid:durableId="49235158">
    <w:abstractNumId w:val="23"/>
  </w:num>
  <w:num w:numId="17" w16cid:durableId="1299602142">
    <w:abstractNumId w:val="5"/>
  </w:num>
  <w:num w:numId="18" w16cid:durableId="135268472">
    <w:abstractNumId w:val="19"/>
  </w:num>
  <w:num w:numId="19" w16cid:durableId="1825118478">
    <w:abstractNumId w:val="12"/>
  </w:num>
  <w:num w:numId="20" w16cid:durableId="1691057220">
    <w:abstractNumId w:val="10"/>
  </w:num>
  <w:num w:numId="21" w16cid:durableId="1683047624">
    <w:abstractNumId w:val="30"/>
  </w:num>
  <w:num w:numId="22" w16cid:durableId="698433801">
    <w:abstractNumId w:val="3"/>
  </w:num>
  <w:num w:numId="23" w16cid:durableId="265426212">
    <w:abstractNumId w:val="17"/>
  </w:num>
  <w:num w:numId="24" w16cid:durableId="1405378552">
    <w:abstractNumId w:val="14"/>
  </w:num>
  <w:num w:numId="25" w16cid:durableId="1423598511">
    <w:abstractNumId w:val="29"/>
  </w:num>
  <w:num w:numId="26" w16cid:durableId="1863087434">
    <w:abstractNumId w:val="9"/>
  </w:num>
  <w:num w:numId="27" w16cid:durableId="261912960">
    <w:abstractNumId w:val="25"/>
  </w:num>
  <w:num w:numId="28" w16cid:durableId="623653395">
    <w:abstractNumId w:val="28"/>
  </w:num>
  <w:num w:numId="29" w16cid:durableId="426123527">
    <w:abstractNumId w:val="21"/>
  </w:num>
  <w:num w:numId="30" w16cid:durableId="721102613">
    <w:abstractNumId w:val="18"/>
  </w:num>
  <w:num w:numId="31" w16cid:durableId="12815751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RvrCnIpW/XRFc+gcu9Ng6VncKKBcIOnBQoL0NRcvpvStVdm66CwGkPGA7Cvw24lkxAadHW6oyH3Pl1j7VxliA==" w:salt="hgVC9bpgl9/VlfOZnV/BpQ=="/>
  <w:defaultTabStop w:val="709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1DC"/>
    <w:rsid w:val="00001092"/>
    <w:rsid w:val="00001931"/>
    <w:rsid w:val="00003C6E"/>
    <w:rsid w:val="000078CF"/>
    <w:rsid w:val="00010E15"/>
    <w:rsid w:val="00010E80"/>
    <w:rsid w:val="00011CD6"/>
    <w:rsid w:val="00014A80"/>
    <w:rsid w:val="00016D6A"/>
    <w:rsid w:val="0002190A"/>
    <w:rsid w:val="000223DB"/>
    <w:rsid w:val="00022A02"/>
    <w:rsid w:val="000233B7"/>
    <w:rsid w:val="00023957"/>
    <w:rsid w:val="00023F7C"/>
    <w:rsid w:val="00025942"/>
    <w:rsid w:val="000320DA"/>
    <w:rsid w:val="00035B13"/>
    <w:rsid w:val="000373F0"/>
    <w:rsid w:val="0004370E"/>
    <w:rsid w:val="00065534"/>
    <w:rsid w:val="000673B4"/>
    <w:rsid w:val="00071A4E"/>
    <w:rsid w:val="000812AD"/>
    <w:rsid w:val="000821B0"/>
    <w:rsid w:val="00092168"/>
    <w:rsid w:val="000935A7"/>
    <w:rsid w:val="00095058"/>
    <w:rsid w:val="00096FE9"/>
    <w:rsid w:val="0009732A"/>
    <w:rsid w:val="000A188A"/>
    <w:rsid w:val="000A69D9"/>
    <w:rsid w:val="000B55E0"/>
    <w:rsid w:val="000C2E1F"/>
    <w:rsid w:val="000C2FCE"/>
    <w:rsid w:val="000D09AD"/>
    <w:rsid w:val="000D2149"/>
    <w:rsid w:val="000D2B5D"/>
    <w:rsid w:val="000E0C80"/>
    <w:rsid w:val="000F052E"/>
    <w:rsid w:val="000F2E65"/>
    <w:rsid w:val="000F6D1B"/>
    <w:rsid w:val="0010040B"/>
    <w:rsid w:val="001010D6"/>
    <w:rsid w:val="00105702"/>
    <w:rsid w:val="00111DF2"/>
    <w:rsid w:val="001179AB"/>
    <w:rsid w:val="00132417"/>
    <w:rsid w:val="00147300"/>
    <w:rsid w:val="00150D42"/>
    <w:rsid w:val="001530FD"/>
    <w:rsid w:val="001653E6"/>
    <w:rsid w:val="001665C5"/>
    <w:rsid w:val="00173E24"/>
    <w:rsid w:val="001746FD"/>
    <w:rsid w:val="001803EB"/>
    <w:rsid w:val="001902CA"/>
    <w:rsid w:val="00192D7E"/>
    <w:rsid w:val="001A1C95"/>
    <w:rsid w:val="001A2093"/>
    <w:rsid w:val="001A775F"/>
    <w:rsid w:val="001B6238"/>
    <w:rsid w:val="001B7314"/>
    <w:rsid w:val="001C23DF"/>
    <w:rsid w:val="001C2846"/>
    <w:rsid w:val="001C756A"/>
    <w:rsid w:val="001D0C48"/>
    <w:rsid w:val="001D1096"/>
    <w:rsid w:val="001D16F4"/>
    <w:rsid w:val="001E3EF3"/>
    <w:rsid w:val="001E4914"/>
    <w:rsid w:val="001F152A"/>
    <w:rsid w:val="001F2DFE"/>
    <w:rsid w:val="001F4D2D"/>
    <w:rsid w:val="001F566F"/>
    <w:rsid w:val="00203209"/>
    <w:rsid w:val="00206E04"/>
    <w:rsid w:val="0020713F"/>
    <w:rsid w:val="00210687"/>
    <w:rsid w:val="0021799A"/>
    <w:rsid w:val="00226E58"/>
    <w:rsid w:val="00227430"/>
    <w:rsid w:val="00240C49"/>
    <w:rsid w:val="0024342E"/>
    <w:rsid w:val="00246D31"/>
    <w:rsid w:val="00247AE6"/>
    <w:rsid w:val="00262936"/>
    <w:rsid w:val="00265427"/>
    <w:rsid w:val="00272762"/>
    <w:rsid w:val="002730E0"/>
    <w:rsid w:val="00281786"/>
    <w:rsid w:val="00287138"/>
    <w:rsid w:val="002875B0"/>
    <w:rsid w:val="00291BAE"/>
    <w:rsid w:val="00295C68"/>
    <w:rsid w:val="002A347D"/>
    <w:rsid w:val="002A4515"/>
    <w:rsid w:val="002A712A"/>
    <w:rsid w:val="002B3A15"/>
    <w:rsid w:val="002C025F"/>
    <w:rsid w:val="002C2871"/>
    <w:rsid w:val="002C3E0E"/>
    <w:rsid w:val="002C7109"/>
    <w:rsid w:val="002D0365"/>
    <w:rsid w:val="002D08B6"/>
    <w:rsid w:val="002F2AA9"/>
    <w:rsid w:val="002F3AED"/>
    <w:rsid w:val="00301458"/>
    <w:rsid w:val="003115CC"/>
    <w:rsid w:val="00311FE0"/>
    <w:rsid w:val="00314CFE"/>
    <w:rsid w:val="00323D19"/>
    <w:rsid w:val="00324905"/>
    <w:rsid w:val="00325596"/>
    <w:rsid w:val="00327863"/>
    <w:rsid w:val="003346F0"/>
    <w:rsid w:val="003400CF"/>
    <w:rsid w:val="00340707"/>
    <w:rsid w:val="00341AF8"/>
    <w:rsid w:val="00342964"/>
    <w:rsid w:val="003531AE"/>
    <w:rsid w:val="00354927"/>
    <w:rsid w:val="003552BC"/>
    <w:rsid w:val="00360644"/>
    <w:rsid w:val="00361409"/>
    <w:rsid w:val="00362AC8"/>
    <w:rsid w:val="0036301B"/>
    <w:rsid w:val="003700E3"/>
    <w:rsid w:val="00374FD0"/>
    <w:rsid w:val="00375FFB"/>
    <w:rsid w:val="00377841"/>
    <w:rsid w:val="00377BE7"/>
    <w:rsid w:val="00386EA3"/>
    <w:rsid w:val="0038764F"/>
    <w:rsid w:val="003934FC"/>
    <w:rsid w:val="0039677C"/>
    <w:rsid w:val="003A0B79"/>
    <w:rsid w:val="003A42FF"/>
    <w:rsid w:val="003A4404"/>
    <w:rsid w:val="003A5285"/>
    <w:rsid w:val="003A6847"/>
    <w:rsid w:val="003A7A9D"/>
    <w:rsid w:val="003B2F22"/>
    <w:rsid w:val="003B6002"/>
    <w:rsid w:val="003C607C"/>
    <w:rsid w:val="003D5E3A"/>
    <w:rsid w:val="003E3B2A"/>
    <w:rsid w:val="003E3DE4"/>
    <w:rsid w:val="003E3F63"/>
    <w:rsid w:val="003E536A"/>
    <w:rsid w:val="003E7C5F"/>
    <w:rsid w:val="004048F4"/>
    <w:rsid w:val="00406B67"/>
    <w:rsid w:val="004079B7"/>
    <w:rsid w:val="004130BD"/>
    <w:rsid w:val="004138BC"/>
    <w:rsid w:val="00413CBF"/>
    <w:rsid w:val="00413E07"/>
    <w:rsid w:val="004154B0"/>
    <w:rsid w:val="00422041"/>
    <w:rsid w:val="00426D59"/>
    <w:rsid w:val="00432CC0"/>
    <w:rsid w:val="00434D06"/>
    <w:rsid w:val="0043601A"/>
    <w:rsid w:val="00447EB3"/>
    <w:rsid w:val="00457275"/>
    <w:rsid w:val="0046529E"/>
    <w:rsid w:val="00473A06"/>
    <w:rsid w:val="00476D37"/>
    <w:rsid w:val="0047772B"/>
    <w:rsid w:val="00481233"/>
    <w:rsid w:val="00484B3B"/>
    <w:rsid w:val="0049478B"/>
    <w:rsid w:val="00497CBA"/>
    <w:rsid w:val="004A5D3C"/>
    <w:rsid w:val="004B1537"/>
    <w:rsid w:val="004B2687"/>
    <w:rsid w:val="004B2BC7"/>
    <w:rsid w:val="004C0007"/>
    <w:rsid w:val="004C0ACB"/>
    <w:rsid w:val="004C5EF7"/>
    <w:rsid w:val="004D4F1C"/>
    <w:rsid w:val="004E5F83"/>
    <w:rsid w:val="004F78D6"/>
    <w:rsid w:val="0050171F"/>
    <w:rsid w:val="00501785"/>
    <w:rsid w:val="0051658B"/>
    <w:rsid w:val="00517618"/>
    <w:rsid w:val="00520578"/>
    <w:rsid w:val="00521DC5"/>
    <w:rsid w:val="00525665"/>
    <w:rsid w:val="005412A3"/>
    <w:rsid w:val="005463B4"/>
    <w:rsid w:val="0055130C"/>
    <w:rsid w:val="00554E35"/>
    <w:rsid w:val="00562105"/>
    <w:rsid w:val="005622CF"/>
    <w:rsid w:val="00563874"/>
    <w:rsid w:val="00563CC5"/>
    <w:rsid w:val="00565826"/>
    <w:rsid w:val="005677BC"/>
    <w:rsid w:val="00582289"/>
    <w:rsid w:val="005877BB"/>
    <w:rsid w:val="005A6DA3"/>
    <w:rsid w:val="005C3538"/>
    <w:rsid w:val="005C727E"/>
    <w:rsid w:val="005E4C3D"/>
    <w:rsid w:val="005F232B"/>
    <w:rsid w:val="005F35CC"/>
    <w:rsid w:val="0060102B"/>
    <w:rsid w:val="006016B2"/>
    <w:rsid w:val="0060382D"/>
    <w:rsid w:val="006049EC"/>
    <w:rsid w:val="00604E9F"/>
    <w:rsid w:val="0061288F"/>
    <w:rsid w:val="00614C80"/>
    <w:rsid w:val="006201DC"/>
    <w:rsid w:val="0062069A"/>
    <w:rsid w:val="00620DDA"/>
    <w:rsid w:val="00621171"/>
    <w:rsid w:val="0062564E"/>
    <w:rsid w:val="006265F6"/>
    <w:rsid w:val="00627E5B"/>
    <w:rsid w:val="00630D35"/>
    <w:rsid w:val="00633DAA"/>
    <w:rsid w:val="006340FD"/>
    <w:rsid w:val="00634D95"/>
    <w:rsid w:val="0064002A"/>
    <w:rsid w:val="00645D60"/>
    <w:rsid w:val="0064755C"/>
    <w:rsid w:val="00650E3D"/>
    <w:rsid w:val="00652012"/>
    <w:rsid w:val="00653E1E"/>
    <w:rsid w:val="00654E9B"/>
    <w:rsid w:val="00661950"/>
    <w:rsid w:val="00664352"/>
    <w:rsid w:val="006646BC"/>
    <w:rsid w:val="00671826"/>
    <w:rsid w:val="0067295A"/>
    <w:rsid w:val="00672D78"/>
    <w:rsid w:val="00681CD5"/>
    <w:rsid w:val="0068243C"/>
    <w:rsid w:val="0068308C"/>
    <w:rsid w:val="00686D9E"/>
    <w:rsid w:val="00691483"/>
    <w:rsid w:val="006A1A92"/>
    <w:rsid w:val="006A609D"/>
    <w:rsid w:val="006A6F45"/>
    <w:rsid w:val="006B404F"/>
    <w:rsid w:val="006B422A"/>
    <w:rsid w:val="006B5ED6"/>
    <w:rsid w:val="006C3D44"/>
    <w:rsid w:val="006D58B8"/>
    <w:rsid w:val="006E283E"/>
    <w:rsid w:val="006E5DA6"/>
    <w:rsid w:val="006E76A4"/>
    <w:rsid w:val="006F00E4"/>
    <w:rsid w:val="00700523"/>
    <w:rsid w:val="00701442"/>
    <w:rsid w:val="00703980"/>
    <w:rsid w:val="00710C30"/>
    <w:rsid w:val="00727D41"/>
    <w:rsid w:val="00731368"/>
    <w:rsid w:val="00731E12"/>
    <w:rsid w:val="007411D7"/>
    <w:rsid w:val="007419AF"/>
    <w:rsid w:val="00743B93"/>
    <w:rsid w:val="00750FAB"/>
    <w:rsid w:val="0075211B"/>
    <w:rsid w:val="00753444"/>
    <w:rsid w:val="0075647D"/>
    <w:rsid w:val="007604BE"/>
    <w:rsid w:val="00761B46"/>
    <w:rsid w:val="007651D9"/>
    <w:rsid w:val="00765531"/>
    <w:rsid w:val="00767040"/>
    <w:rsid w:val="00774E84"/>
    <w:rsid w:val="00774F98"/>
    <w:rsid w:val="00783C03"/>
    <w:rsid w:val="00787EFE"/>
    <w:rsid w:val="00795080"/>
    <w:rsid w:val="007A490A"/>
    <w:rsid w:val="007A7AF3"/>
    <w:rsid w:val="007B497C"/>
    <w:rsid w:val="007B780E"/>
    <w:rsid w:val="007C2C8E"/>
    <w:rsid w:val="007C597B"/>
    <w:rsid w:val="007C6A0F"/>
    <w:rsid w:val="007D34AC"/>
    <w:rsid w:val="007D36F6"/>
    <w:rsid w:val="007E3C24"/>
    <w:rsid w:val="007F0236"/>
    <w:rsid w:val="007F4E07"/>
    <w:rsid w:val="007F7650"/>
    <w:rsid w:val="0080374C"/>
    <w:rsid w:val="00806493"/>
    <w:rsid w:val="008121E4"/>
    <w:rsid w:val="00822D48"/>
    <w:rsid w:val="00825B96"/>
    <w:rsid w:val="008301DA"/>
    <w:rsid w:val="008302FA"/>
    <w:rsid w:val="00836AF9"/>
    <w:rsid w:val="00840448"/>
    <w:rsid w:val="00841343"/>
    <w:rsid w:val="00844B7F"/>
    <w:rsid w:val="00846923"/>
    <w:rsid w:val="0084726D"/>
    <w:rsid w:val="00847CED"/>
    <w:rsid w:val="00853321"/>
    <w:rsid w:val="00854B0E"/>
    <w:rsid w:val="00860861"/>
    <w:rsid w:val="00861430"/>
    <w:rsid w:val="00862722"/>
    <w:rsid w:val="00864680"/>
    <w:rsid w:val="008751CE"/>
    <w:rsid w:val="00875B74"/>
    <w:rsid w:val="00876863"/>
    <w:rsid w:val="008835C8"/>
    <w:rsid w:val="00883931"/>
    <w:rsid w:val="00886EDB"/>
    <w:rsid w:val="008878F4"/>
    <w:rsid w:val="008B6AE6"/>
    <w:rsid w:val="008B6EE7"/>
    <w:rsid w:val="008B7963"/>
    <w:rsid w:val="008D1DCD"/>
    <w:rsid w:val="008D2ACD"/>
    <w:rsid w:val="008D50F6"/>
    <w:rsid w:val="008E3D78"/>
    <w:rsid w:val="008F1DCC"/>
    <w:rsid w:val="008F2F54"/>
    <w:rsid w:val="008F5C0C"/>
    <w:rsid w:val="008F6DCC"/>
    <w:rsid w:val="009017BB"/>
    <w:rsid w:val="0090552C"/>
    <w:rsid w:val="00910203"/>
    <w:rsid w:val="009208A8"/>
    <w:rsid w:val="009215A3"/>
    <w:rsid w:val="00926546"/>
    <w:rsid w:val="00926F0A"/>
    <w:rsid w:val="00927EE1"/>
    <w:rsid w:val="00932675"/>
    <w:rsid w:val="00933FBA"/>
    <w:rsid w:val="0093430D"/>
    <w:rsid w:val="0093618D"/>
    <w:rsid w:val="009437DE"/>
    <w:rsid w:val="009461DA"/>
    <w:rsid w:val="00946B52"/>
    <w:rsid w:val="00951ADC"/>
    <w:rsid w:val="00953B02"/>
    <w:rsid w:val="00954FDF"/>
    <w:rsid w:val="00963F66"/>
    <w:rsid w:val="009719A6"/>
    <w:rsid w:val="00974CDF"/>
    <w:rsid w:val="00987047"/>
    <w:rsid w:val="00993034"/>
    <w:rsid w:val="009A5E78"/>
    <w:rsid w:val="009A6106"/>
    <w:rsid w:val="009B731A"/>
    <w:rsid w:val="009B7DB7"/>
    <w:rsid w:val="009C1D2B"/>
    <w:rsid w:val="009C2CF6"/>
    <w:rsid w:val="009C3494"/>
    <w:rsid w:val="009C4A8C"/>
    <w:rsid w:val="009C7929"/>
    <w:rsid w:val="009C7DB7"/>
    <w:rsid w:val="009D60D7"/>
    <w:rsid w:val="009D6A77"/>
    <w:rsid w:val="009E3651"/>
    <w:rsid w:val="009E3847"/>
    <w:rsid w:val="009E4528"/>
    <w:rsid w:val="009E574C"/>
    <w:rsid w:val="00A06B43"/>
    <w:rsid w:val="00A20302"/>
    <w:rsid w:val="00A205E0"/>
    <w:rsid w:val="00A32BA3"/>
    <w:rsid w:val="00A34F9A"/>
    <w:rsid w:val="00A35B7D"/>
    <w:rsid w:val="00A35BE4"/>
    <w:rsid w:val="00A3603B"/>
    <w:rsid w:val="00A40B1E"/>
    <w:rsid w:val="00A41133"/>
    <w:rsid w:val="00A42BF8"/>
    <w:rsid w:val="00A53874"/>
    <w:rsid w:val="00A6190F"/>
    <w:rsid w:val="00A65256"/>
    <w:rsid w:val="00A66466"/>
    <w:rsid w:val="00A71EAE"/>
    <w:rsid w:val="00A75B72"/>
    <w:rsid w:val="00A8742A"/>
    <w:rsid w:val="00A90571"/>
    <w:rsid w:val="00A923B2"/>
    <w:rsid w:val="00A95E8D"/>
    <w:rsid w:val="00A978E1"/>
    <w:rsid w:val="00AA634A"/>
    <w:rsid w:val="00AA69EB"/>
    <w:rsid w:val="00AB62AB"/>
    <w:rsid w:val="00AC440F"/>
    <w:rsid w:val="00AC664A"/>
    <w:rsid w:val="00AC6A84"/>
    <w:rsid w:val="00AC7F1E"/>
    <w:rsid w:val="00AD1137"/>
    <w:rsid w:val="00AD2AA8"/>
    <w:rsid w:val="00AD568C"/>
    <w:rsid w:val="00AD6D89"/>
    <w:rsid w:val="00AE0B0F"/>
    <w:rsid w:val="00AE1334"/>
    <w:rsid w:val="00AE26D4"/>
    <w:rsid w:val="00AE6B36"/>
    <w:rsid w:val="00AF2DB5"/>
    <w:rsid w:val="00AF5321"/>
    <w:rsid w:val="00B02B29"/>
    <w:rsid w:val="00B03B88"/>
    <w:rsid w:val="00B06E53"/>
    <w:rsid w:val="00B15109"/>
    <w:rsid w:val="00B241CC"/>
    <w:rsid w:val="00B24CD4"/>
    <w:rsid w:val="00B25700"/>
    <w:rsid w:val="00B34CF0"/>
    <w:rsid w:val="00B608F5"/>
    <w:rsid w:val="00B60D13"/>
    <w:rsid w:val="00B65561"/>
    <w:rsid w:val="00B65944"/>
    <w:rsid w:val="00B71142"/>
    <w:rsid w:val="00B81B9D"/>
    <w:rsid w:val="00B86698"/>
    <w:rsid w:val="00B87166"/>
    <w:rsid w:val="00BA63DE"/>
    <w:rsid w:val="00BB0A67"/>
    <w:rsid w:val="00BB34AB"/>
    <w:rsid w:val="00BB3730"/>
    <w:rsid w:val="00BC0AF5"/>
    <w:rsid w:val="00BC48B9"/>
    <w:rsid w:val="00BC6C8B"/>
    <w:rsid w:val="00BD02EF"/>
    <w:rsid w:val="00BD1A0B"/>
    <w:rsid w:val="00BD7D8A"/>
    <w:rsid w:val="00BE0233"/>
    <w:rsid w:val="00BE4B95"/>
    <w:rsid w:val="00BE64CB"/>
    <w:rsid w:val="00BF4309"/>
    <w:rsid w:val="00BF7A53"/>
    <w:rsid w:val="00C0478B"/>
    <w:rsid w:val="00C111A3"/>
    <w:rsid w:val="00C119FB"/>
    <w:rsid w:val="00C14EB5"/>
    <w:rsid w:val="00C22780"/>
    <w:rsid w:val="00C34AE0"/>
    <w:rsid w:val="00C350BA"/>
    <w:rsid w:val="00C41EF8"/>
    <w:rsid w:val="00C45618"/>
    <w:rsid w:val="00C50ACA"/>
    <w:rsid w:val="00C53BD2"/>
    <w:rsid w:val="00C5662B"/>
    <w:rsid w:val="00C63EC0"/>
    <w:rsid w:val="00C64BB9"/>
    <w:rsid w:val="00C6673D"/>
    <w:rsid w:val="00C73FCC"/>
    <w:rsid w:val="00C9259B"/>
    <w:rsid w:val="00C935AF"/>
    <w:rsid w:val="00C936B6"/>
    <w:rsid w:val="00C96311"/>
    <w:rsid w:val="00C9651F"/>
    <w:rsid w:val="00C97F5E"/>
    <w:rsid w:val="00CA336F"/>
    <w:rsid w:val="00CB3D7C"/>
    <w:rsid w:val="00CC080A"/>
    <w:rsid w:val="00CC56EF"/>
    <w:rsid w:val="00CC6C48"/>
    <w:rsid w:val="00CD5230"/>
    <w:rsid w:val="00CD5DAA"/>
    <w:rsid w:val="00CD5EE2"/>
    <w:rsid w:val="00CE00A1"/>
    <w:rsid w:val="00CE1FF6"/>
    <w:rsid w:val="00CE4CA1"/>
    <w:rsid w:val="00CE613B"/>
    <w:rsid w:val="00CF1001"/>
    <w:rsid w:val="00CF3598"/>
    <w:rsid w:val="00D02630"/>
    <w:rsid w:val="00D10945"/>
    <w:rsid w:val="00D14CD9"/>
    <w:rsid w:val="00D26A2B"/>
    <w:rsid w:val="00D27313"/>
    <w:rsid w:val="00D32DA5"/>
    <w:rsid w:val="00D4040F"/>
    <w:rsid w:val="00D45AFC"/>
    <w:rsid w:val="00D5148B"/>
    <w:rsid w:val="00D52176"/>
    <w:rsid w:val="00D54BF2"/>
    <w:rsid w:val="00D5617F"/>
    <w:rsid w:val="00D63121"/>
    <w:rsid w:val="00D67868"/>
    <w:rsid w:val="00D67AC5"/>
    <w:rsid w:val="00D67B03"/>
    <w:rsid w:val="00D71064"/>
    <w:rsid w:val="00D719F7"/>
    <w:rsid w:val="00D72568"/>
    <w:rsid w:val="00D84139"/>
    <w:rsid w:val="00D86909"/>
    <w:rsid w:val="00D92D2E"/>
    <w:rsid w:val="00D930CD"/>
    <w:rsid w:val="00D933D8"/>
    <w:rsid w:val="00DA1176"/>
    <w:rsid w:val="00DA2A98"/>
    <w:rsid w:val="00DB2909"/>
    <w:rsid w:val="00DB40D4"/>
    <w:rsid w:val="00DB4ED2"/>
    <w:rsid w:val="00DC16AE"/>
    <w:rsid w:val="00DC2755"/>
    <w:rsid w:val="00DC57A5"/>
    <w:rsid w:val="00DC770D"/>
    <w:rsid w:val="00DD2D7E"/>
    <w:rsid w:val="00DF08EF"/>
    <w:rsid w:val="00DF3DD9"/>
    <w:rsid w:val="00DF5F54"/>
    <w:rsid w:val="00DF67D3"/>
    <w:rsid w:val="00E01DCB"/>
    <w:rsid w:val="00E02B76"/>
    <w:rsid w:val="00E059E0"/>
    <w:rsid w:val="00E06849"/>
    <w:rsid w:val="00E14D61"/>
    <w:rsid w:val="00E26DA1"/>
    <w:rsid w:val="00E31B3A"/>
    <w:rsid w:val="00E40430"/>
    <w:rsid w:val="00E473A9"/>
    <w:rsid w:val="00E51167"/>
    <w:rsid w:val="00E52A9A"/>
    <w:rsid w:val="00E547ED"/>
    <w:rsid w:val="00E62D3F"/>
    <w:rsid w:val="00E643C9"/>
    <w:rsid w:val="00E656A1"/>
    <w:rsid w:val="00E7732D"/>
    <w:rsid w:val="00E811A2"/>
    <w:rsid w:val="00E839F2"/>
    <w:rsid w:val="00E873BA"/>
    <w:rsid w:val="00EA0AB5"/>
    <w:rsid w:val="00EA70C4"/>
    <w:rsid w:val="00EB3434"/>
    <w:rsid w:val="00EC0D24"/>
    <w:rsid w:val="00ED1A95"/>
    <w:rsid w:val="00ED5570"/>
    <w:rsid w:val="00ED62F1"/>
    <w:rsid w:val="00ED7C6C"/>
    <w:rsid w:val="00EF7601"/>
    <w:rsid w:val="00F0043B"/>
    <w:rsid w:val="00F05B59"/>
    <w:rsid w:val="00F14FDF"/>
    <w:rsid w:val="00F17518"/>
    <w:rsid w:val="00F17847"/>
    <w:rsid w:val="00F20199"/>
    <w:rsid w:val="00F218E7"/>
    <w:rsid w:val="00F245F5"/>
    <w:rsid w:val="00F25F07"/>
    <w:rsid w:val="00F30347"/>
    <w:rsid w:val="00F42C9C"/>
    <w:rsid w:val="00F43155"/>
    <w:rsid w:val="00F432B8"/>
    <w:rsid w:val="00F44F1F"/>
    <w:rsid w:val="00F45846"/>
    <w:rsid w:val="00F47D17"/>
    <w:rsid w:val="00F56C70"/>
    <w:rsid w:val="00F602EB"/>
    <w:rsid w:val="00F63864"/>
    <w:rsid w:val="00F643CA"/>
    <w:rsid w:val="00F711B9"/>
    <w:rsid w:val="00F72021"/>
    <w:rsid w:val="00F74B35"/>
    <w:rsid w:val="00F82D22"/>
    <w:rsid w:val="00F96F20"/>
    <w:rsid w:val="00FA077A"/>
    <w:rsid w:val="00FA3CDB"/>
    <w:rsid w:val="00FA5479"/>
    <w:rsid w:val="00FB3011"/>
    <w:rsid w:val="00FC1F0C"/>
    <w:rsid w:val="00FC4AEE"/>
    <w:rsid w:val="00FC5288"/>
    <w:rsid w:val="00FC5B1E"/>
    <w:rsid w:val="00FC5FD9"/>
    <w:rsid w:val="00FD4618"/>
    <w:rsid w:val="00FD7C9C"/>
    <w:rsid w:val="00FE246E"/>
    <w:rsid w:val="00FF030F"/>
    <w:rsid w:val="00FF10E4"/>
    <w:rsid w:val="00FF1B77"/>
    <w:rsid w:val="00FF1EE9"/>
    <w:rsid w:val="00FF41FB"/>
    <w:rsid w:val="00FF463C"/>
    <w:rsid w:val="00FF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87EA8E"/>
  <w15:chartTrackingRefBased/>
  <w15:docId w15:val="{A221A6AD-77E8-49C4-8035-30A5B997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862722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86272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86272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62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rsid w:val="00A20302"/>
  </w:style>
  <w:style w:type="paragraph" w:styleId="Verzeichnis2">
    <w:name w:val="toc 2"/>
    <w:basedOn w:val="Standard"/>
    <w:next w:val="Standard"/>
    <w:autoRedefine/>
    <w:uiPriority w:val="39"/>
    <w:rsid w:val="00774F98"/>
    <w:pPr>
      <w:tabs>
        <w:tab w:val="right" w:leader="dot" w:pos="9968"/>
      </w:tabs>
      <w:ind w:left="221"/>
    </w:pPr>
  </w:style>
  <w:style w:type="paragraph" w:styleId="Verzeichnis3">
    <w:name w:val="toc 3"/>
    <w:basedOn w:val="Standard"/>
    <w:next w:val="Standard"/>
    <w:autoRedefine/>
    <w:uiPriority w:val="39"/>
    <w:rsid w:val="00774F98"/>
    <w:pPr>
      <w:tabs>
        <w:tab w:val="right" w:leader="dot" w:pos="9781"/>
      </w:tabs>
      <w:ind w:left="442"/>
      <w:jc w:val="both"/>
    </w:pPr>
  </w:style>
  <w:style w:type="character" w:styleId="Hyperlink">
    <w:name w:val="Hyperlink"/>
    <w:uiPriority w:val="99"/>
    <w:rsid w:val="00A20302"/>
    <w:rPr>
      <w:color w:val="0000FF"/>
      <w:u w:val="single"/>
    </w:rPr>
  </w:style>
  <w:style w:type="paragraph" w:styleId="Kopfzeile">
    <w:name w:val="header"/>
    <w:basedOn w:val="Standard"/>
    <w:rsid w:val="009A5E7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A5E7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A5E78"/>
  </w:style>
  <w:style w:type="paragraph" w:styleId="Sprechblasentext">
    <w:name w:val="Balloon Text"/>
    <w:basedOn w:val="Standard"/>
    <w:semiHidden/>
    <w:rsid w:val="00D54BF2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7604BE"/>
    <w:rPr>
      <w:rFonts w:ascii="Arial" w:hAnsi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861430"/>
    <w:pPr>
      <w:ind w:left="708"/>
    </w:pPr>
  </w:style>
  <w:style w:type="paragraph" w:styleId="Funotentext">
    <w:name w:val="footnote text"/>
    <w:basedOn w:val="Standard"/>
    <w:link w:val="FunotentextZchn"/>
    <w:rsid w:val="001D1096"/>
    <w:rPr>
      <w:sz w:val="20"/>
      <w:szCs w:val="20"/>
    </w:rPr>
  </w:style>
  <w:style w:type="character" w:customStyle="1" w:styleId="FunotentextZchn">
    <w:name w:val="Fußnotentext Zchn"/>
    <w:link w:val="Funotentext"/>
    <w:rsid w:val="001D1096"/>
    <w:rPr>
      <w:rFonts w:ascii="Arial" w:hAnsi="Arial"/>
    </w:rPr>
  </w:style>
  <w:style w:type="character" w:styleId="Funotenzeichen">
    <w:name w:val="footnote reference"/>
    <w:rsid w:val="001D1096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68308C"/>
    <w:rPr>
      <w:color w:val="808080"/>
    </w:rPr>
  </w:style>
  <w:style w:type="paragraph" w:styleId="Textkrper">
    <w:name w:val="Body Text"/>
    <w:basedOn w:val="Standard"/>
    <w:link w:val="TextkrperZchn"/>
    <w:rsid w:val="00DD2D7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DD2D7E"/>
    <w:rPr>
      <w:rFonts w:ascii="Arial" w:hAnsi="Arial"/>
      <w:sz w:val="22"/>
      <w:szCs w:val="24"/>
    </w:rPr>
  </w:style>
  <w:style w:type="paragraph" w:customStyle="1" w:styleId="xl25">
    <w:name w:val="xl25"/>
    <w:basedOn w:val="Standard"/>
    <w:rsid w:val="00DD2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0000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uftragsboerse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Formulare\Teilnahmewettbewerb%20VgV%20(alt%20VOF)\10.%20Version%202020_06_04\Teilnahmeantrag%20VgV%20-%2060.30.14%20-%202020_06_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2934C-A97F-4201-9960-ACB994E6C105}"/>
      </w:docPartPr>
      <w:docPartBody>
        <w:p w:rsidR="002C4DE6" w:rsidRDefault="008C7CC5">
          <w:r w:rsidRPr="00FE42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C5"/>
    <w:rsid w:val="00001092"/>
    <w:rsid w:val="002C4DE6"/>
    <w:rsid w:val="008C7CC5"/>
    <w:rsid w:val="00F0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C7C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6200EF7A20EC4F9959BF92D10ADCCB" ma:contentTypeVersion="2" ma:contentTypeDescription="Ein neues Dokument erstellen." ma:contentTypeScope="" ma:versionID="2cfcd879342d3cb3e43041e9c312215a">
  <xsd:schema xmlns:xsd="http://www.w3.org/2001/XMLSchema" xmlns:xs="http://www.w3.org/2001/XMLSchema" xmlns:p="http://schemas.microsoft.com/office/2006/metadata/properties" xmlns:ns2="83417e1c-1c7e-447e-8288-7ba148e0b35f" targetNamespace="http://schemas.microsoft.com/office/2006/metadata/properties" ma:root="true" ma:fieldsID="fca5de569f53fb4c60b5a4e714de99e3" ns2:_="">
    <xsd:import namespace="83417e1c-1c7e-447e-8288-7ba148e0b3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7e1c-1c7e-447e-8288-7ba148e0b3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D52971-E668-463C-BA1E-B2499976C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417e1c-1c7e-447e-8288-7ba148e0b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58C78-4C4E-47B3-8C5B-3F849A5B0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8817F5-6687-4AA8-BD98-078DC52395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7B6744-81E3-44B8-A823-75B54818C6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 VgV - 60.30.14 - 2020_06_04.dotx</Template>
  <TotalTime>0</TotalTime>
  <Pages>3</Pages>
  <Words>432</Words>
  <Characters>2930</Characters>
  <Application>Microsoft Office Word</Application>
  <DocSecurity>0</DocSecurity>
  <Lines>97</Lines>
  <Paragraphs>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Stadt Mannheim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Achoura, Kerstin 60</dc:creator>
  <cp:keywords/>
  <cp:lastModifiedBy>Laan, Mareike van der 12</cp:lastModifiedBy>
  <cp:revision>11</cp:revision>
  <cp:lastPrinted>2019-03-18T08:49:00Z</cp:lastPrinted>
  <dcterms:created xsi:type="dcterms:W3CDTF">2021-12-22T16:36:00Z</dcterms:created>
  <dcterms:modified xsi:type="dcterms:W3CDTF">2026-05-20T12:36:00Z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0x010100EA6200EF7A20EC4F9959BF92D10ADCCB</vt:lpwstr>
  </property>
</Properties>
</file>